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2EF385D8" w:rsidR="004B1C68" w:rsidRPr="004B6819" w:rsidRDefault="00CE0926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>
        <w:rPr>
          <w:color w:val="000000" w:themeColor="text1"/>
          <w:sz w:val="36"/>
          <w:szCs w:val="36"/>
          <w:lang w:val="en-US"/>
        </w:rPr>
        <w:t>Progress</w:t>
      </w:r>
      <w:r w:rsidR="000538B0">
        <w:rPr>
          <w:rStyle w:val="head-activityType"/>
          <w:color w:val="000000" w:themeColor="text1"/>
          <w:sz w:val="36"/>
          <w:szCs w:val="36"/>
        </w:rPr>
        <w:t xml:space="preserve"> 1</w:t>
      </w:r>
      <w:r w:rsidR="004B1C68"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="004B1C68"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39D10D92" w:rsidR="0045796A" w:rsidRDefault="0045796A" w:rsidP="000538B0">
      <w:pPr>
        <w:pStyle w:val="instruction"/>
      </w:pPr>
      <w:r>
        <w:t>1</w:t>
      </w:r>
      <w:r>
        <w:tab/>
      </w:r>
      <w:r w:rsidR="000538B0">
        <w:t xml:space="preserve">Look </w:t>
      </w:r>
      <w:r w:rsidR="000538B0" w:rsidRPr="00780473">
        <w:t>and</w:t>
      </w:r>
      <w:r w:rsidR="000538B0">
        <w:t xml:space="preserve"> number.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0538B0" w14:paraId="434B5ED2" w14:textId="77777777" w:rsidTr="00331079">
        <w:trPr>
          <w:cantSplit/>
          <w:trHeight w:val="1757"/>
        </w:trPr>
        <w:tc>
          <w:tcPr>
            <w:tcW w:w="1984" w:type="dxa"/>
            <w:vAlign w:val="center"/>
          </w:tcPr>
          <w:p w14:paraId="03F7A79E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8AFFEB" wp14:editId="56CA5281">
                  <wp:extent cx="1079570" cy="896112"/>
                  <wp:effectExtent l="0" t="0" r="0" b="5715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3678" cy="907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EE61B3C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184B1B" wp14:editId="79B668A6">
                  <wp:extent cx="1133856" cy="857660"/>
                  <wp:effectExtent l="0" t="0" r="0" b="6350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2818" cy="86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6CAFA788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A72FD0" wp14:editId="3E6E6660">
                  <wp:extent cx="1126575" cy="822960"/>
                  <wp:effectExtent l="0" t="0" r="3810" b="254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398" cy="830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9BB0B56" w14:textId="77777777" w:rsidR="000538B0" w:rsidRPr="00117BF5" w:rsidRDefault="000538B0" w:rsidP="00331079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1B3F4DDD" w14:textId="77777777" w:rsidR="000538B0" w:rsidRDefault="000538B0" w:rsidP="000538B0">
            <w:pPr>
              <w:pStyle w:val="activity-numbered--table"/>
              <w:rPr>
                <w:rStyle w:val="wol"/>
              </w:rPr>
            </w:pPr>
            <w:r>
              <w:t>board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669AD181" w14:textId="77777777" w:rsidR="000538B0" w:rsidRDefault="000538B0" w:rsidP="000538B0">
            <w:pPr>
              <w:pStyle w:val="activity-numbered--table"/>
              <w:rPr>
                <w:rStyle w:val="wol"/>
              </w:rPr>
            </w:pPr>
            <w:r>
              <w:t>skipping rope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5C6420DF" w14:textId="77777777" w:rsidR="000538B0" w:rsidRDefault="000538B0" w:rsidP="000538B0">
            <w:pPr>
              <w:pStyle w:val="activity-numbered--table"/>
              <w:rPr>
                <w:rStyle w:val="wol"/>
              </w:rPr>
            </w:pPr>
            <w:r>
              <w:t>climb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084DF125" w14:textId="77777777" w:rsidR="000538B0" w:rsidRDefault="000538B0" w:rsidP="000538B0">
            <w:pPr>
              <w:pStyle w:val="activity-numbered--table"/>
              <w:rPr>
                <w:rStyle w:val="wol"/>
              </w:rPr>
            </w:pPr>
            <w:r>
              <w:t>spider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3128BBA9" w14:textId="77777777" w:rsidR="000538B0" w:rsidRDefault="000538B0" w:rsidP="000538B0">
            <w:pPr>
              <w:pStyle w:val="activity-numbered--table"/>
            </w:pPr>
            <w:r>
              <w:t>door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  <w:r>
              <w:t xml:space="preserve"> </w:t>
            </w:r>
          </w:p>
          <w:p w14:paraId="7ACDC6AA" w14:textId="02B4041C" w:rsidR="000538B0" w:rsidRPr="001F1EEA" w:rsidRDefault="000538B0" w:rsidP="000538B0">
            <w:pPr>
              <w:pStyle w:val="activity-numbered--table"/>
              <w:rPr>
                <w:u w:val="single" w:color="000000"/>
              </w:rPr>
            </w:pPr>
            <w:r>
              <w:t>shell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</w:tc>
      </w:tr>
      <w:tr w:rsidR="000538B0" w:rsidRPr="00685431" w14:paraId="2DF8BF55" w14:textId="77777777" w:rsidTr="000538B0">
        <w:trPr>
          <w:cantSplit/>
          <w:trHeight w:val="397"/>
        </w:trPr>
        <w:tc>
          <w:tcPr>
            <w:tcW w:w="1984" w:type="dxa"/>
            <w:vAlign w:val="center"/>
          </w:tcPr>
          <w:p w14:paraId="3D8169E4" w14:textId="77777777" w:rsidR="000538B0" w:rsidRPr="00685431" w:rsidRDefault="000538B0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28C8343C" w14:textId="77777777" w:rsidR="000538B0" w:rsidRPr="00685431" w:rsidRDefault="000538B0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2388A48F" w14:textId="77777777" w:rsidR="000538B0" w:rsidRPr="00685431" w:rsidRDefault="000538B0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4C1DD5B8" w14:textId="77777777" w:rsidR="000538B0" w:rsidRDefault="000538B0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2F9CD088" w14:textId="77777777" w:rsidR="000538B0" w:rsidRDefault="000538B0" w:rsidP="00331079">
            <w:pPr>
              <w:pStyle w:val="activity-numbered--centered"/>
            </w:pPr>
          </w:p>
        </w:tc>
      </w:tr>
      <w:tr w:rsidR="000538B0" w14:paraId="166022BC" w14:textId="77777777" w:rsidTr="00331079">
        <w:trPr>
          <w:cantSplit/>
          <w:trHeight w:val="1757"/>
        </w:trPr>
        <w:tc>
          <w:tcPr>
            <w:tcW w:w="1984" w:type="dxa"/>
            <w:vAlign w:val="center"/>
          </w:tcPr>
          <w:p w14:paraId="3AD0F61F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4BEF9C" wp14:editId="4BF99FEC">
                  <wp:extent cx="1066800" cy="704850"/>
                  <wp:effectExtent l="0" t="0" r="0" b="635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70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D7EDFB8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91F95F5" wp14:editId="1FB7771E">
                  <wp:extent cx="1082791" cy="859536"/>
                  <wp:effectExtent l="0" t="0" r="0" b="444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697" cy="861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07599B98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5D5819" wp14:editId="796D1B60">
                  <wp:extent cx="987552" cy="977677"/>
                  <wp:effectExtent l="0" t="0" r="3175" b="635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2655" cy="982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13B2D28A" w14:textId="77777777" w:rsidR="000538B0" w:rsidRDefault="000538B0" w:rsidP="00331079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E43B413" w14:textId="77777777" w:rsidR="000538B0" w:rsidRDefault="000538B0" w:rsidP="00331079">
            <w:pPr>
              <w:rPr>
                <w:noProof/>
              </w:rPr>
            </w:pPr>
          </w:p>
        </w:tc>
      </w:tr>
      <w:tr w:rsidR="000538B0" w14:paraId="69B96CAC" w14:textId="77777777" w:rsidTr="000538B0">
        <w:trPr>
          <w:cantSplit/>
          <w:trHeight w:val="397"/>
        </w:trPr>
        <w:tc>
          <w:tcPr>
            <w:tcW w:w="1984" w:type="dxa"/>
            <w:vAlign w:val="center"/>
          </w:tcPr>
          <w:p w14:paraId="01213402" w14:textId="77777777" w:rsidR="000538B0" w:rsidRDefault="000538B0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71D4DC8F" w14:textId="77777777" w:rsidR="000538B0" w:rsidRDefault="000538B0" w:rsidP="00331079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0E1E3DC2" w14:textId="77777777" w:rsidR="000538B0" w:rsidRDefault="000538B0" w:rsidP="00331079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3933F865" w14:textId="77777777" w:rsidR="000538B0" w:rsidRDefault="000538B0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19CD0805" w14:textId="77777777" w:rsidR="000538B0" w:rsidRDefault="000538B0" w:rsidP="00331079">
            <w:pPr>
              <w:pStyle w:val="activity-numbered--centered"/>
            </w:pPr>
          </w:p>
        </w:tc>
      </w:tr>
    </w:tbl>
    <w:p w14:paraId="1F863F1F" w14:textId="77777777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7C305A61" w14:textId="5A16B6A9" w:rsidR="0045796A" w:rsidRDefault="0045796A" w:rsidP="0045796A">
      <w:pPr>
        <w:pStyle w:val="instruction"/>
      </w:pPr>
      <w:r>
        <w:t>2</w:t>
      </w:r>
      <w:r>
        <w:tab/>
      </w:r>
      <w:r w:rsidR="003F07F1">
        <w:t>Look and write.</w:t>
      </w:r>
      <w:r w:rsidRPr="00180D92">
        <w:t xml:space="preserve"> </w:t>
      </w:r>
    </w:p>
    <w:p w14:paraId="66083E70" w14:textId="7A6E74FC" w:rsidR="0045796A" w:rsidRPr="0045796A" w:rsidRDefault="003F07F1" w:rsidP="00835B80">
      <w:pPr>
        <w:pStyle w:val="wordpool-text"/>
      </w:pPr>
      <w:r>
        <w:t>chair</w:t>
      </w:r>
      <w:r>
        <w:t> </w:t>
      </w:r>
      <w:r>
        <w:t>cupboard</w:t>
      </w:r>
      <w:r>
        <w:t> </w:t>
      </w:r>
      <w:r>
        <w:t>pencil</w:t>
      </w:r>
      <w:r>
        <w:t> </w:t>
      </w:r>
      <w:r>
        <w:t>read</w:t>
      </w:r>
      <w:r>
        <w:t> </w:t>
      </w:r>
      <w:r>
        <w:t>skateboard</w:t>
      </w:r>
      <w:r>
        <w:t> </w:t>
      </w:r>
      <w:r>
        <w:t>teddy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5F3D57" w14:paraId="3F2B54A9" w14:textId="77777777" w:rsidTr="005F3D57">
        <w:trPr>
          <w:cantSplit/>
          <w:trHeight w:val="1701"/>
        </w:trPr>
        <w:tc>
          <w:tcPr>
            <w:tcW w:w="2777" w:type="dxa"/>
            <w:vAlign w:val="center"/>
          </w:tcPr>
          <w:p w14:paraId="1B147E8B" w14:textId="77777777" w:rsidR="005F3D57" w:rsidRDefault="005F3D57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466F94" wp14:editId="6F10A98A">
                  <wp:extent cx="1115568" cy="845671"/>
                  <wp:effectExtent l="0" t="0" r="2540" b="5715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668" cy="853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C475CF4" w14:textId="77777777" w:rsidR="005F3D57" w:rsidRDefault="005F3D57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DB69E1D" wp14:editId="3055C734">
                  <wp:extent cx="923544" cy="929351"/>
                  <wp:effectExtent l="0" t="0" r="381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494" cy="937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8C60143" w14:textId="77777777" w:rsidR="005F3D57" w:rsidRDefault="005F3D57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D400C7" wp14:editId="1C77629E">
                  <wp:extent cx="810768" cy="939754"/>
                  <wp:effectExtent l="0" t="0" r="2540" b="635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8249" cy="948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D57" w:rsidRPr="00685431" w14:paraId="61FBA30F" w14:textId="77777777" w:rsidTr="005F3D57">
        <w:trPr>
          <w:cantSplit/>
          <w:trHeight w:val="567"/>
        </w:trPr>
        <w:tc>
          <w:tcPr>
            <w:tcW w:w="2777" w:type="dxa"/>
            <w:vAlign w:val="center"/>
          </w:tcPr>
          <w:p w14:paraId="7C5BB1C1" w14:textId="3A803E95" w:rsidR="005F3D57" w:rsidRPr="00685431" w:rsidRDefault="005F3D57" w:rsidP="005F3D57">
            <w:pPr>
              <w:pStyle w:val="activity-numbered--centered"/>
              <w:jc w:val="left"/>
            </w:pPr>
            <w:r>
              <w:t>1 c</w:t>
            </w:r>
            <w:r w:rsidRPr="00D6210F">
              <w:rPr>
                <w:rStyle w:val="wol"/>
              </w:rPr>
              <w:t>                        </w:t>
            </w:r>
            <w:r>
              <w:t>d</w:t>
            </w:r>
          </w:p>
        </w:tc>
        <w:tc>
          <w:tcPr>
            <w:tcW w:w="2778" w:type="dxa"/>
            <w:vAlign w:val="center"/>
          </w:tcPr>
          <w:p w14:paraId="64BF3B90" w14:textId="34332793" w:rsidR="005F3D57" w:rsidRPr="00685431" w:rsidRDefault="005F3D57" w:rsidP="005F3D57">
            <w:pPr>
              <w:pStyle w:val="activity-numbered--centered"/>
              <w:jc w:val="left"/>
            </w:pPr>
            <w:r>
              <w:t>2</w:t>
            </w:r>
            <w:r>
              <w:tab/>
              <w:t>r</w:t>
            </w:r>
            <w:r w:rsidRPr="00D6210F">
              <w:rPr>
                <w:rStyle w:val="wol"/>
              </w:rPr>
              <w:t>                        </w:t>
            </w:r>
            <w:r>
              <w:t>d</w:t>
            </w:r>
          </w:p>
        </w:tc>
        <w:tc>
          <w:tcPr>
            <w:tcW w:w="2778" w:type="dxa"/>
            <w:vAlign w:val="center"/>
          </w:tcPr>
          <w:p w14:paraId="175CE64C" w14:textId="7E082D96" w:rsidR="005F3D57" w:rsidRPr="00685431" w:rsidRDefault="005F3D57" w:rsidP="005F3D57">
            <w:pPr>
              <w:pStyle w:val="activity-numbered--centered"/>
              <w:jc w:val="left"/>
            </w:pPr>
            <w:r>
              <w:t>3</w:t>
            </w:r>
            <w:r>
              <w:tab/>
              <w:t>c</w:t>
            </w:r>
            <w:r w:rsidRPr="00D6210F">
              <w:rPr>
                <w:rStyle w:val="wol"/>
              </w:rPr>
              <w:t>                        </w:t>
            </w:r>
            <w:r>
              <w:t>r</w:t>
            </w:r>
          </w:p>
        </w:tc>
      </w:tr>
      <w:tr w:rsidR="005F3D57" w14:paraId="68FB38B2" w14:textId="77777777" w:rsidTr="005F3D57">
        <w:trPr>
          <w:cantSplit/>
          <w:trHeight w:val="1701"/>
        </w:trPr>
        <w:tc>
          <w:tcPr>
            <w:tcW w:w="2777" w:type="dxa"/>
            <w:vAlign w:val="center"/>
          </w:tcPr>
          <w:p w14:paraId="0DAB7229" w14:textId="77777777" w:rsidR="005F3D57" w:rsidRDefault="005F3D57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9C7B7ED" wp14:editId="2E150A2B">
                  <wp:extent cx="960120" cy="947488"/>
                  <wp:effectExtent l="0" t="0" r="5080" b="508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090" cy="958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05473E1A" w14:textId="77777777" w:rsidR="005F3D57" w:rsidRDefault="005F3D57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4154E5F" wp14:editId="1396E51F">
                  <wp:extent cx="1150865" cy="850392"/>
                  <wp:effectExtent l="0" t="0" r="5080" b="635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407" cy="8537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9262F8F" w14:textId="77777777" w:rsidR="005F3D57" w:rsidRDefault="005F3D57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A0C549" wp14:editId="37F8CE7D">
                  <wp:extent cx="1541117" cy="727964"/>
                  <wp:effectExtent l="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751" cy="73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D57" w14:paraId="5D71EAB8" w14:textId="77777777" w:rsidTr="005F3D57">
        <w:trPr>
          <w:cantSplit/>
          <w:trHeight w:val="567"/>
        </w:trPr>
        <w:tc>
          <w:tcPr>
            <w:tcW w:w="2777" w:type="dxa"/>
            <w:vAlign w:val="center"/>
          </w:tcPr>
          <w:p w14:paraId="08BAE3E7" w14:textId="34530AE9" w:rsidR="005F3D57" w:rsidRDefault="005F3D57" w:rsidP="005F3D57">
            <w:pPr>
              <w:pStyle w:val="activity-numbered--centered"/>
              <w:jc w:val="left"/>
            </w:pPr>
            <w:r>
              <w:t>4</w:t>
            </w:r>
            <w:r>
              <w:tab/>
              <w:t>t</w:t>
            </w:r>
            <w:r w:rsidRPr="00D6210F">
              <w:rPr>
                <w:rStyle w:val="wol"/>
              </w:rPr>
              <w:t>                        </w:t>
            </w:r>
            <w:r>
              <w:t>y</w:t>
            </w:r>
          </w:p>
        </w:tc>
        <w:tc>
          <w:tcPr>
            <w:tcW w:w="2778" w:type="dxa"/>
            <w:vAlign w:val="center"/>
          </w:tcPr>
          <w:p w14:paraId="04C5C33A" w14:textId="14052ADF" w:rsidR="005F3D57" w:rsidRDefault="005F3D57" w:rsidP="005F3D57">
            <w:pPr>
              <w:pStyle w:val="activity-numbered--centered"/>
              <w:jc w:val="left"/>
            </w:pPr>
            <w:r>
              <w:t>5</w:t>
            </w:r>
            <w:r>
              <w:tab/>
              <w:t>p</w:t>
            </w:r>
            <w:r w:rsidRPr="00D6210F">
              <w:rPr>
                <w:rStyle w:val="wol"/>
              </w:rPr>
              <w:t>                        </w:t>
            </w:r>
            <w:r>
              <w:t>l</w:t>
            </w:r>
          </w:p>
        </w:tc>
        <w:tc>
          <w:tcPr>
            <w:tcW w:w="2778" w:type="dxa"/>
            <w:vAlign w:val="center"/>
          </w:tcPr>
          <w:p w14:paraId="31DF454A" w14:textId="30255B70" w:rsidR="005F3D57" w:rsidRPr="00350086" w:rsidRDefault="005F3D57" w:rsidP="005F3D57">
            <w:pPr>
              <w:pStyle w:val="activity-numbered--centered"/>
              <w:spacing w:after="0"/>
              <w:jc w:val="left"/>
            </w:pPr>
            <w:r>
              <w:t>6</w:t>
            </w:r>
            <w:r>
              <w:tab/>
              <w:t>s</w:t>
            </w:r>
            <w:r w:rsidRPr="00D6210F">
              <w:rPr>
                <w:rStyle w:val="wol"/>
              </w:rPr>
              <w:t>                        </w:t>
            </w:r>
            <w:r>
              <w:t>d</w:t>
            </w:r>
          </w:p>
        </w:tc>
      </w:tr>
    </w:tbl>
    <w:p w14:paraId="1C084FA2" w14:textId="20F2FF89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5F3D57">
        <w:rPr>
          <w:rStyle w:val="marks-frame"/>
        </w:rPr>
        <w:t>6</w:t>
      </w:r>
      <w:r>
        <w:rPr>
          <w:rStyle w:val="marks-frame"/>
        </w:rPr>
        <w:t>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493A7C2B" w:rsidR="00141B75" w:rsidRPr="00FE7652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5453CC" w:rsidRPr="005453CC">
        <w:rPr>
          <w:lang w:val="en-US"/>
        </w:rPr>
        <w:t>Look, r</w:t>
      </w:r>
      <w:proofErr w:type="spellStart"/>
      <w:r w:rsidR="00B81C8E">
        <w:t>ead</w:t>
      </w:r>
      <w:proofErr w:type="spellEnd"/>
      <w:r w:rsidR="00B81C8E">
        <w:t xml:space="preserve"> and tick </w:t>
      </w:r>
      <w:r w:rsidR="00B81C8E" w:rsidRPr="004052E1">
        <w:rPr>
          <w:noProof/>
          <w:position w:val="-6"/>
          <w:lang w:val="es-ES" w:eastAsia="es-ES"/>
        </w:rPr>
        <w:drawing>
          <wp:inline distT="0" distB="0" distL="0" distR="0" wp14:anchorId="1D109AC2" wp14:editId="210DCB96">
            <wp:extent cx="177800" cy="203200"/>
            <wp:effectExtent l="0" t="0" r="0" b="0"/>
            <wp:docPr id="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1C8E" w:rsidRPr="00E645B7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F90C5F" w14:paraId="3F27FEA9" w14:textId="77777777" w:rsidTr="00F90C5F">
        <w:trPr>
          <w:trHeight w:val="1361"/>
        </w:trPr>
        <w:tc>
          <w:tcPr>
            <w:tcW w:w="1922" w:type="dxa"/>
            <w:vAlign w:val="center"/>
          </w:tcPr>
          <w:p w14:paraId="165B6F9B" w14:textId="77777777" w:rsidR="00F90C5F" w:rsidRDefault="00F90C5F" w:rsidP="00F90C5F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9440" behindDoc="0" locked="0" layoutInCell="1" allowOverlap="1" wp14:anchorId="14E117DF" wp14:editId="79272CBA">
                  <wp:simplePos x="0" y="0"/>
                  <wp:positionH relativeFrom="column">
                    <wp:posOffset>226695</wp:posOffset>
                  </wp:positionH>
                  <wp:positionV relativeFrom="paragraph">
                    <wp:posOffset>-13970</wp:posOffset>
                  </wp:positionV>
                  <wp:extent cx="628650" cy="796925"/>
                  <wp:effectExtent l="0" t="0" r="6350" b="3175"/>
                  <wp:wrapNone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79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725A4044" w14:textId="0880BE27" w:rsidR="00F90C5F" w:rsidRPr="00F90C5F" w:rsidRDefault="00F90C5F" w:rsidP="00F90C5F">
            <w:pPr>
              <w:pStyle w:val="activity-numbered--table"/>
              <w:spacing w:after="0"/>
            </w:pPr>
            <w:r w:rsidRPr="00F90C5F">
              <w:t>1</w:t>
            </w:r>
            <w:r w:rsidRPr="00F90C5F">
              <w:tab/>
              <w:t xml:space="preserve">What </w:t>
            </w:r>
            <w:r w:rsidR="005453CC" w:rsidRPr="004727DA">
              <w:rPr>
                <w:rStyle w:val="wol"/>
              </w:rPr>
              <w:t>     </w:t>
            </w:r>
            <w:r w:rsidRPr="00F90C5F">
              <w:t xml:space="preserve">? </w:t>
            </w:r>
          </w:p>
          <w:p w14:paraId="0B606C1D" w14:textId="5B1BC383" w:rsidR="00F90C5F" w:rsidRP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 xml:space="preserve">It’s a bin. </w:t>
            </w:r>
          </w:p>
          <w:p w14:paraId="4F005723" w14:textId="63772289" w:rsid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>A</w:t>
            </w:r>
            <w:r w:rsidRPr="00F90C5F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Pr="00F90C5F">
              <w:t>it is</w:t>
            </w:r>
          </w:p>
          <w:p w14:paraId="3FB99C01" w14:textId="7D9FB3BD" w:rsidR="00F90C5F" w:rsidRP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>B</w:t>
            </w:r>
            <w:r w:rsidRPr="00F90C5F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Pr="00F90C5F">
              <w:t>is it</w:t>
            </w:r>
          </w:p>
        </w:tc>
      </w:tr>
      <w:tr w:rsidR="00F90C5F" w14:paraId="513EEAA3" w14:textId="77777777" w:rsidTr="00F90C5F">
        <w:trPr>
          <w:trHeight w:val="1361"/>
        </w:trPr>
        <w:tc>
          <w:tcPr>
            <w:tcW w:w="1922" w:type="dxa"/>
            <w:vAlign w:val="center"/>
          </w:tcPr>
          <w:p w14:paraId="7C617002" w14:textId="77777777" w:rsidR="00F90C5F" w:rsidRDefault="00F90C5F" w:rsidP="00F90C5F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0464" behindDoc="0" locked="0" layoutInCell="1" allowOverlap="1" wp14:anchorId="11DC01A0" wp14:editId="3ECC4A4A">
                  <wp:simplePos x="0" y="0"/>
                  <wp:positionH relativeFrom="column">
                    <wp:posOffset>198755</wp:posOffset>
                  </wp:positionH>
                  <wp:positionV relativeFrom="paragraph">
                    <wp:posOffset>-4445</wp:posOffset>
                  </wp:positionV>
                  <wp:extent cx="682625" cy="796925"/>
                  <wp:effectExtent l="0" t="0" r="3175" b="3175"/>
                  <wp:wrapNone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2625" cy="79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B4EF924" w14:textId="2DA2AFD2" w:rsidR="00F90C5F" w:rsidRPr="00F90C5F" w:rsidRDefault="00F90C5F" w:rsidP="00F90C5F">
            <w:pPr>
              <w:pStyle w:val="activity-numbered--table"/>
              <w:spacing w:after="0"/>
            </w:pPr>
            <w:r w:rsidRPr="00F90C5F">
              <w:t>2</w:t>
            </w:r>
            <w:r w:rsidRPr="00F90C5F">
              <w:tab/>
            </w:r>
            <w:r w:rsidR="005453CC" w:rsidRPr="004727DA">
              <w:rPr>
                <w:rStyle w:val="wol"/>
              </w:rPr>
              <w:t>     </w:t>
            </w:r>
            <w:r w:rsidRPr="00F90C5F">
              <w:t xml:space="preserve"> the robot?</w:t>
            </w:r>
          </w:p>
          <w:p w14:paraId="2FB8C7ED" w14:textId="30BF3247" w:rsidR="00F90C5F" w:rsidRP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 xml:space="preserve">It’s grey. </w:t>
            </w:r>
          </w:p>
          <w:p w14:paraId="31DDD771" w14:textId="385803A6" w:rsid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>A</w:t>
            </w:r>
            <w:r w:rsidRPr="00F90C5F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Pr="00F90C5F">
              <w:t>What colour is</w:t>
            </w:r>
          </w:p>
          <w:p w14:paraId="52870620" w14:textId="3B5DC7D9" w:rsidR="00F90C5F" w:rsidRP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>B</w:t>
            </w:r>
            <w:r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Pr="00F90C5F">
              <w:t>What is</w:t>
            </w:r>
          </w:p>
        </w:tc>
      </w:tr>
      <w:tr w:rsidR="00F90C5F" w14:paraId="7BCA5086" w14:textId="77777777" w:rsidTr="00F90C5F">
        <w:trPr>
          <w:trHeight w:val="1361"/>
        </w:trPr>
        <w:tc>
          <w:tcPr>
            <w:tcW w:w="1922" w:type="dxa"/>
            <w:vAlign w:val="center"/>
          </w:tcPr>
          <w:p w14:paraId="75BC4D9F" w14:textId="77777777" w:rsidR="00F90C5F" w:rsidRDefault="00F90C5F" w:rsidP="00F90C5F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1488" behindDoc="0" locked="0" layoutInCell="1" allowOverlap="1" wp14:anchorId="1AC3E5F0" wp14:editId="63AA6505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19050</wp:posOffset>
                  </wp:positionV>
                  <wp:extent cx="1079500" cy="752475"/>
                  <wp:effectExtent l="0" t="0" r="0" b="0"/>
                  <wp:wrapNone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752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0173C032" w14:textId="77777777" w:rsidR="00F90C5F" w:rsidRPr="00F90C5F" w:rsidRDefault="00F90C5F" w:rsidP="00F90C5F">
            <w:pPr>
              <w:pStyle w:val="activity-numbered--table"/>
              <w:spacing w:after="0"/>
            </w:pPr>
            <w:r w:rsidRPr="00F90C5F">
              <w:t>3</w:t>
            </w:r>
            <w:r w:rsidRPr="00F90C5F">
              <w:tab/>
              <w:t xml:space="preserve">Can you swim? </w:t>
            </w:r>
          </w:p>
          <w:p w14:paraId="50A0FD54" w14:textId="125D8A17" w:rsidR="00F90C5F" w:rsidRP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 xml:space="preserve">No, </w:t>
            </w:r>
            <w:r w:rsidR="005453CC" w:rsidRPr="004727DA">
              <w:rPr>
                <w:rStyle w:val="wol"/>
              </w:rPr>
              <w:t>     </w:t>
            </w:r>
            <w:r w:rsidR="00C26335" w:rsidRPr="00F90C5F">
              <w:t>.</w:t>
            </w:r>
          </w:p>
          <w:p w14:paraId="1D0CEEB5" w14:textId="09865BDE" w:rsid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>A</w:t>
            </w:r>
            <w:r w:rsidRPr="00F90C5F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Pr="00F90C5F">
              <w:t>I can’t</w:t>
            </w:r>
          </w:p>
          <w:p w14:paraId="03F313DB" w14:textId="027EF9B7" w:rsidR="00F90C5F" w:rsidRP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>B</w:t>
            </w:r>
            <w:r w:rsidRPr="00F90C5F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Pr="00F90C5F">
              <w:t>I can</w:t>
            </w:r>
          </w:p>
        </w:tc>
      </w:tr>
      <w:tr w:rsidR="00F90C5F" w14:paraId="58F7B66F" w14:textId="77777777" w:rsidTr="00F90C5F">
        <w:trPr>
          <w:trHeight w:val="1361"/>
        </w:trPr>
        <w:tc>
          <w:tcPr>
            <w:tcW w:w="1922" w:type="dxa"/>
            <w:vAlign w:val="center"/>
          </w:tcPr>
          <w:p w14:paraId="1B802077" w14:textId="77777777" w:rsidR="00F90C5F" w:rsidRDefault="00F90C5F" w:rsidP="00F90C5F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2512" behindDoc="0" locked="0" layoutInCell="1" allowOverlap="1" wp14:anchorId="3756D33F" wp14:editId="7293834A">
                  <wp:simplePos x="0" y="0"/>
                  <wp:positionH relativeFrom="column">
                    <wp:posOffset>78740</wp:posOffset>
                  </wp:positionH>
                  <wp:positionV relativeFrom="paragraph">
                    <wp:posOffset>-15240</wp:posOffset>
                  </wp:positionV>
                  <wp:extent cx="922020" cy="794385"/>
                  <wp:effectExtent l="0" t="0" r="5080" b="5715"/>
                  <wp:wrapNone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020" cy="79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26DCED0C" w14:textId="77777777" w:rsidR="00F90C5F" w:rsidRPr="00F90C5F" w:rsidRDefault="00F90C5F" w:rsidP="00F90C5F">
            <w:pPr>
              <w:pStyle w:val="activity-numbered--table"/>
              <w:spacing w:after="0"/>
            </w:pPr>
            <w:r w:rsidRPr="00F90C5F">
              <w:t>4</w:t>
            </w:r>
            <w:r w:rsidRPr="00F90C5F">
              <w:tab/>
              <w:t xml:space="preserve">Is it a cat? </w:t>
            </w:r>
          </w:p>
          <w:p w14:paraId="047EBFA7" w14:textId="298748E2" w:rsidR="00F90C5F" w:rsidRP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 xml:space="preserve">Yes, </w:t>
            </w:r>
            <w:r w:rsidR="005453CC" w:rsidRPr="004727DA">
              <w:rPr>
                <w:rStyle w:val="wol"/>
              </w:rPr>
              <w:t>     </w:t>
            </w:r>
            <w:r w:rsidR="00C26335" w:rsidRPr="00F90C5F">
              <w:t>.</w:t>
            </w:r>
          </w:p>
          <w:p w14:paraId="5C1FACD7" w14:textId="5C3E9F72" w:rsid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>A</w:t>
            </w:r>
            <w:r w:rsidRPr="00F90C5F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Pr="00F90C5F">
              <w:t>is it</w:t>
            </w:r>
          </w:p>
          <w:p w14:paraId="77CEEB98" w14:textId="6977BA92" w:rsidR="00F90C5F" w:rsidRPr="00F90C5F" w:rsidRDefault="00F90C5F" w:rsidP="00F90C5F">
            <w:pPr>
              <w:pStyle w:val="activity-numbered--table"/>
              <w:spacing w:after="0"/>
            </w:pPr>
            <w:r>
              <w:tab/>
            </w:r>
            <w:r w:rsidRPr="00F90C5F">
              <w:t>B</w:t>
            </w:r>
            <w:r w:rsidRPr="00F90C5F">
              <w:tab/>
            </w:r>
            <w:r w:rsidRPr="00CA3DA1">
              <w:rPr>
                <w:rStyle w:val="checkbox"/>
              </w:rPr>
              <w:t>☐</w:t>
            </w:r>
            <w:r>
              <w:t> </w:t>
            </w:r>
            <w:r w:rsidRPr="00F90C5F">
              <w:t>it is</w:t>
            </w:r>
          </w:p>
        </w:tc>
      </w:tr>
    </w:tbl>
    <w:p w14:paraId="321EA6C1" w14:textId="77777777" w:rsidR="00141B75" w:rsidRPr="00683C0B" w:rsidRDefault="00141B75" w:rsidP="00141B75">
      <w:pPr>
        <w:pStyle w:val="marks"/>
        <w:spacing w:before="24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7D38177A" w14:textId="5B438DB4" w:rsidR="00141B75" w:rsidRDefault="00141B75" w:rsidP="00D218AA">
      <w:pPr>
        <w:pStyle w:val="instruction"/>
      </w:pPr>
      <w:r>
        <w:t>4</w:t>
      </w:r>
      <w:r>
        <w:tab/>
      </w:r>
      <w:r w:rsidR="00D218AA" w:rsidRPr="00D00F3C">
        <w:t xml:space="preserve">Look </w:t>
      </w:r>
      <w:r w:rsidR="00D218AA">
        <w:t>and circle.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D218AA" w14:paraId="6D939857" w14:textId="77777777" w:rsidTr="00D218AA">
        <w:trPr>
          <w:cantSplit/>
          <w:trHeight w:val="1701"/>
        </w:trPr>
        <w:tc>
          <w:tcPr>
            <w:tcW w:w="3111" w:type="dxa"/>
            <w:vAlign w:val="center"/>
          </w:tcPr>
          <w:p w14:paraId="3ABB1C50" w14:textId="77777777" w:rsidR="00D218AA" w:rsidRDefault="00D218A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6FAE5F" wp14:editId="3DA4EA41">
                  <wp:extent cx="1297992" cy="777240"/>
                  <wp:effectExtent l="0" t="0" r="0" b="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964" cy="783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3739EADA" w14:textId="77777777" w:rsidR="00D218AA" w:rsidRDefault="00D218A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726BDD" wp14:editId="762C1817">
                  <wp:extent cx="899160" cy="949579"/>
                  <wp:effectExtent l="0" t="0" r="2540" b="3175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121" cy="95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43F3731A" w14:textId="77777777" w:rsidR="00D218AA" w:rsidRDefault="00D218A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52E4D7" wp14:editId="65BD2063">
                  <wp:extent cx="1365659" cy="795528"/>
                  <wp:effectExtent l="0" t="0" r="0" b="508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526" cy="8012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18AA" w:rsidRPr="00685431" w14:paraId="621D791D" w14:textId="77777777" w:rsidTr="00D218AA">
        <w:trPr>
          <w:cantSplit/>
          <w:trHeight w:val="567"/>
        </w:trPr>
        <w:tc>
          <w:tcPr>
            <w:tcW w:w="3111" w:type="dxa"/>
            <w:vAlign w:val="center"/>
          </w:tcPr>
          <w:p w14:paraId="177772FB" w14:textId="77777777" w:rsidR="00D218AA" w:rsidRDefault="00D218AA" w:rsidP="00D218AA">
            <w:pPr>
              <w:pStyle w:val="activity-numbered--table"/>
            </w:pPr>
            <w:r>
              <w:t>1</w:t>
            </w:r>
            <w:r>
              <w:tab/>
            </w:r>
            <w:r>
              <w:rPr>
                <w:b/>
              </w:rPr>
              <w:t>It’s</w:t>
            </w:r>
            <w:r>
              <w:t xml:space="preserve"> / </w:t>
            </w:r>
            <w:r>
              <w:rPr>
                <w:b/>
              </w:rPr>
              <w:t>Is it</w:t>
            </w:r>
            <w:r>
              <w:t xml:space="preserve"> </w:t>
            </w:r>
          </w:p>
          <w:p w14:paraId="52483106" w14:textId="5C82D016" w:rsidR="00D218AA" w:rsidRPr="00685431" w:rsidRDefault="00D218AA" w:rsidP="00D218AA">
            <w:pPr>
              <w:pStyle w:val="activity-numbered--table"/>
            </w:pPr>
            <w:r>
              <w:tab/>
              <w:t>a rubber.</w:t>
            </w:r>
          </w:p>
        </w:tc>
        <w:tc>
          <w:tcPr>
            <w:tcW w:w="3111" w:type="dxa"/>
            <w:vAlign w:val="center"/>
          </w:tcPr>
          <w:p w14:paraId="3B1B82E5" w14:textId="77777777" w:rsidR="00D218AA" w:rsidRDefault="00D218AA" w:rsidP="00D218AA">
            <w:pPr>
              <w:pStyle w:val="activity-numbered--table"/>
            </w:pPr>
            <w:r>
              <w:t>2</w:t>
            </w:r>
            <w:r>
              <w:tab/>
            </w:r>
            <w:r>
              <w:rPr>
                <w:b/>
              </w:rPr>
              <w:t>I can’t</w:t>
            </w:r>
            <w:r>
              <w:t xml:space="preserve"> / </w:t>
            </w:r>
            <w:r>
              <w:rPr>
                <w:b/>
              </w:rPr>
              <w:t>I can</w:t>
            </w:r>
          </w:p>
          <w:p w14:paraId="368D90EA" w14:textId="29794D34" w:rsidR="00D218AA" w:rsidRPr="00685431" w:rsidRDefault="00D218AA" w:rsidP="00D218AA">
            <w:pPr>
              <w:pStyle w:val="activity-numbered--table"/>
            </w:pPr>
            <w:r>
              <w:tab/>
              <w:t>dance.</w:t>
            </w:r>
          </w:p>
        </w:tc>
        <w:tc>
          <w:tcPr>
            <w:tcW w:w="3111" w:type="dxa"/>
            <w:vAlign w:val="center"/>
          </w:tcPr>
          <w:p w14:paraId="2CD3523F" w14:textId="77777777" w:rsidR="00D218AA" w:rsidRPr="00F51CF0" w:rsidRDefault="00D218AA" w:rsidP="00D218AA">
            <w:pPr>
              <w:pStyle w:val="activity-numbered--table"/>
            </w:pPr>
            <w:r>
              <w:t>3</w:t>
            </w:r>
            <w:r>
              <w:tab/>
            </w:r>
            <w:r>
              <w:rPr>
                <w:b/>
              </w:rPr>
              <w:t xml:space="preserve">There are </w:t>
            </w:r>
            <w:r w:rsidRPr="00632733">
              <w:rPr>
                <w:bCs w:val="0"/>
              </w:rPr>
              <w:t>/</w:t>
            </w:r>
            <w:r>
              <w:rPr>
                <w:b/>
              </w:rPr>
              <w:t xml:space="preserve"> There’s</w:t>
            </w:r>
          </w:p>
          <w:p w14:paraId="6FFD43C3" w14:textId="133C3EED" w:rsidR="00D218AA" w:rsidRPr="00685431" w:rsidRDefault="00D218AA" w:rsidP="00D218AA">
            <w:pPr>
              <w:pStyle w:val="activity-numbered--centered"/>
              <w:jc w:val="left"/>
            </w:pPr>
            <w:r>
              <w:tab/>
              <w:t>a fish.</w:t>
            </w:r>
          </w:p>
        </w:tc>
      </w:tr>
      <w:tr w:rsidR="00D218AA" w14:paraId="455635F8" w14:textId="77777777" w:rsidTr="00D218AA">
        <w:trPr>
          <w:cantSplit/>
          <w:trHeight w:val="1701"/>
        </w:trPr>
        <w:tc>
          <w:tcPr>
            <w:tcW w:w="3111" w:type="dxa"/>
            <w:vAlign w:val="center"/>
          </w:tcPr>
          <w:p w14:paraId="1FBC2F52" w14:textId="77777777" w:rsidR="00D218AA" w:rsidRDefault="00D218A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6D80B8E" wp14:editId="24E0A4EF">
                  <wp:extent cx="640080" cy="1037966"/>
                  <wp:effectExtent l="0" t="0" r="0" b="3810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148" cy="1046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17011D7" w14:textId="77777777" w:rsidR="00D218AA" w:rsidRDefault="00D218A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F3F43B4" wp14:editId="7FD26FB2">
                  <wp:extent cx="1358538" cy="877824"/>
                  <wp:effectExtent l="0" t="0" r="635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4768" cy="888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3692FAA" w14:textId="77777777" w:rsidR="00D218AA" w:rsidRDefault="00D218AA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942D7C" wp14:editId="0469672E">
                  <wp:extent cx="1330169" cy="896112"/>
                  <wp:effectExtent l="0" t="0" r="3810" b="5715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448" cy="905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18AA" w14:paraId="2903A222" w14:textId="77777777" w:rsidTr="00A77763">
        <w:trPr>
          <w:cantSplit/>
          <w:trHeight w:val="567"/>
        </w:trPr>
        <w:tc>
          <w:tcPr>
            <w:tcW w:w="3111" w:type="dxa"/>
          </w:tcPr>
          <w:p w14:paraId="65A5E36F" w14:textId="59243C44" w:rsidR="00D218AA" w:rsidRPr="00F51CF0" w:rsidRDefault="00D218AA" w:rsidP="00D218AA">
            <w:pPr>
              <w:pStyle w:val="activity-numbered--table"/>
            </w:pPr>
            <w:r>
              <w:t>4</w:t>
            </w:r>
            <w:r>
              <w:tab/>
              <w:t>This is</w:t>
            </w:r>
            <w:r>
              <w:tab/>
              <w:t xml:space="preserve"> </w:t>
            </w:r>
            <w:r>
              <w:rPr>
                <w:b/>
              </w:rPr>
              <w:t>my</w:t>
            </w:r>
            <w:r>
              <w:t xml:space="preserve"> / </w:t>
            </w:r>
            <w:r>
              <w:rPr>
                <w:b/>
              </w:rPr>
              <w:t>your</w:t>
            </w:r>
          </w:p>
          <w:p w14:paraId="17614130" w14:textId="35F9EF81" w:rsidR="00D218AA" w:rsidRDefault="00D218AA" w:rsidP="00D218AA">
            <w:pPr>
              <w:pStyle w:val="activity-numbered--centered"/>
              <w:jc w:val="left"/>
            </w:pPr>
            <w:r>
              <w:tab/>
              <w:t>book.</w:t>
            </w:r>
          </w:p>
        </w:tc>
        <w:tc>
          <w:tcPr>
            <w:tcW w:w="3111" w:type="dxa"/>
          </w:tcPr>
          <w:p w14:paraId="190DDD1C" w14:textId="5F9605D9" w:rsidR="00D218AA" w:rsidRPr="00F51CF0" w:rsidRDefault="00D218AA" w:rsidP="00D218AA">
            <w:pPr>
              <w:pStyle w:val="activity-numbered--table"/>
            </w:pPr>
            <w:r>
              <w:t>5</w:t>
            </w:r>
            <w:r>
              <w:tab/>
              <w:t xml:space="preserve">The desk </w:t>
            </w:r>
            <w:r>
              <w:rPr>
                <w:b/>
              </w:rPr>
              <w:t xml:space="preserve">is </w:t>
            </w:r>
            <w:r w:rsidRPr="00632733">
              <w:rPr>
                <w:bCs w:val="0"/>
              </w:rPr>
              <w:t>/</w:t>
            </w:r>
            <w:r>
              <w:rPr>
                <w:b/>
              </w:rPr>
              <w:t xml:space="preserve"> it’s</w:t>
            </w:r>
          </w:p>
          <w:p w14:paraId="090E9CF7" w14:textId="63FBB618" w:rsidR="00D218AA" w:rsidRDefault="00D218AA" w:rsidP="00D218AA">
            <w:pPr>
              <w:pStyle w:val="activity-numbered--centered"/>
              <w:jc w:val="left"/>
            </w:pPr>
            <w:r>
              <w:tab/>
              <w:t>brown.</w:t>
            </w:r>
          </w:p>
        </w:tc>
        <w:tc>
          <w:tcPr>
            <w:tcW w:w="3111" w:type="dxa"/>
          </w:tcPr>
          <w:p w14:paraId="42C5CB7E" w14:textId="04F5A25C" w:rsidR="00D218AA" w:rsidRPr="00F51CF0" w:rsidRDefault="00D218AA" w:rsidP="00D218AA">
            <w:pPr>
              <w:pStyle w:val="activity-numbered--table"/>
            </w:pPr>
            <w:r>
              <w:t>6</w:t>
            </w:r>
            <w:r>
              <w:tab/>
            </w:r>
            <w:r w:rsidRPr="00E71B06">
              <w:rPr>
                <w:b/>
                <w:bCs w:val="0"/>
              </w:rPr>
              <w:t>I’ve</w:t>
            </w:r>
            <w:r>
              <w:rPr>
                <w:b/>
                <w:bCs w:val="0"/>
              </w:rPr>
              <w:t xml:space="preserve"> got</w:t>
            </w:r>
            <w:r>
              <w:t xml:space="preserve"> / </w:t>
            </w:r>
            <w:r>
              <w:rPr>
                <w:b/>
              </w:rPr>
              <w:t>I haven’t got</w:t>
            </w:r>
          </w:p>
          <w:p w14:paraId="10A870FF" w14:textId="2425458C" w:rsidR="00D218AA" w:rsidRPr="00350086" w:rsidRDefault="00D218AA" w:rsidP="00D218AA">
            <w:pPr>
              <w:pStyle w:val="activity-numbered--centered"/>
              <w:spacing w:after="0"/>
              <w:jc w:val="left"/>
            </w:pPr>
            <w:r>
              <w:tab/>
              <w:t>a board game.</w:t>
            </w:r>
          </w:p>
        </w:tc>
      </w:tr>
    </w:tbl>
    <w:p w14:paraId="757F32A1" w14:textId="62207DEC" w:rsidR="00013650" w:rsidRPr="00141B75" w:rsidRDefault="00141B75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>/ 6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F5C99A0" w14:textId="3D08B2F8" w:rsidR="00864B62" w:rsidRPr="002D2043" w:rsidRDefault="00864B62" w:rsidP="00864B62">
      <w:pPr>
        <w:pStyle w:val="instruction"/>
      </w:pPr>
      <w:r w:rsidRPr="002D2043">
        <w:t>5</w:t>
      </w:r>
      <w:r w:rsidRPr="002D2043">
        <w:tab/>
      </w:r>
      <w:r w:rsidRPr="004C2303">
        <w:t xml:space="preserve">Read and </w:t>
      </w:r>
      <w:r w:rsidR="005A018F">
        <w:t xml:space="preserve">tick </w:t>
      </w:r>
      <w:r w:rsidR="005A018F" w:rsidRPr="004052E1">
        <w:rPr>
          <w:noProof/>
          <w:position w:val="-6"/>
          <w:lang w:val="es-ES" w:eastAsia="es-ES"/>
        </w:rPr>
        <w:drawing>
          <wp:inline distT="0" distB="0" distL="0" distR="0" wp14:anchorId="11C6ACBD" wp14:editId="0DDD7D92">
            <wp:extent cx="177800" cy="203200"/>
            <wp:effectExtent l="0" t="0" r="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A018F" w:rsidRPr="00E645B7">
        <w:t>.</w:t>
      </w:r>
      <w:r w:rsidRPr="008928EB">
        <w:t xml:space="preserve"> </w:t>
      </w:r>
    </w:p>
    <w:p w14:paraId="4E7E81B1" w14:textId="77777777" w:rsidR="00864B62" w:rsidRDefault="00864B62" w:rsidP="00864B62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6382762" wp14:editId="7F475893">
                <wp:simplePos x="0" y="0"/>
                <wp:positionH relativeFrom="column">
                  <wp:posOffset>185166</wp:posOffset>
                </wp:positionH>
                <wp:positionV relativeFrom="paragraph">
                  <wp:posOffset>53594</wp:posOffset>
                </wp:positionV>
                <wp:extent cx="5294376" cy="2660904"/>
                <wp:effectExtent l="0" t="0" r="1905" b="6350"/>
                <wp:wrapNone/>
                <wp:docPr id="102631488" name="Text Box 102631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4376" cy="26609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7778A4" w14:textId="77777777" w:rsidR="00864B62" w:rsidRDefault="00864B62" w:rsidP="00864B6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71EECA" wp14:editId="2682B180">
                                  <wp:extent cx="4697070" cy="2660650"/>
                                  <wp:effectExtent l="0" t="0" r="2540" b="0"/>
                                  <wp:docPr id="102631425" name="Picture 1026314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31425" name="WC1SEmail.jpg"/>
                                          <pic:cNvPicPr/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16300" cy="26715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382762" id="_x0000_t202" coordsize="21600,21600" o:spt="202" path="m,l,21600r21600,l21600,xe">
                <v:stroke joinstyle="miter"/>
                <v:path gradientshapeok="t" o:connecttype="rect"/>
              </v:shapetype>
              <v:shape id="Text Box 102631488" o:spid="_x0000_s1029" type="#_x0000_t202" style="position:absolute;margin-left:14.6pt;margin-top:4.2pt;width:416.9pt;height:209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" filled="f" stroked="f" strokeweight=".5pt">
                <v:textbox inset="0,0,0,0">
                  <w:txbxContent>
                    <w:p w14:paraId="037778A4" w14:textId="77777777" w:rsidR="00864B62" w:rsidRDefault="00864B62" w:rsidP="00864B62">
                      <w:r>
                        <w:rPr>
                          <w:noProof/>
                        </w:rPr>
                        <w:drawing>
                          <wp:inline distT="0" distB="0" distL="0" distR="0" wp14:anchorId="7471EECA" wp14:editId="2682B180">
                            <wp:extent cx="4697070" cy="2660650"/>
                            <wp:effectExtent l="0" t="0" r="2540" b="0"/>
                            <wp:docPr id="102631425" name="Picture 1026314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31425" name="WC1SEmail.jpg"/>
                                    <pic:cNvPicPr/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16300" cy="26715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64232CC" w14:textId="122711D7" w:rsidR="00864B62" w:rsidRDefault="00DB6DDE" w:rsidP="00864B62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8311D6D" wp14:editId="2D93B917">
                <wp:simplePos x="0" y="0"/>
                <wp:positionH relativeFrom="column">
                  <wp:posOffset>185166</wp:posOffset>
                </wp:positionH>
                <wp:positionV relativeFrom="paragraph">
                  <wp:posOffset>147447</wp:posOffset>
                </wp:positionV>
                <wp:extent cx="4535424" cy="2203704"/>
                <wp:effectExtent l="0" t="0" r="0" b="0"/>
                <wp:wrapNone/>
                <wp:docPr id="102631493" name="Text Box 102631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5424" cy="22037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630555" w14:textId="2A0BEAB9" w:rsidR="00864B62" w:rsidRPr="0014308A" w:rsidRDefault="00864B62" w:rsidP="00DB6DDE">
                            <w:pPr>
                              <w:pStyle w:val="table-text"/>
                              <w:tabs>
                                <w:tab w:val="left" w:pos="3486"/>
                                <w:tab w:val="left" w:pos="3544"/>
                              </w:tabs>
                              <w:spacing w:after="600" w:line="276" w:lineRule="auto"/>
                              <w:ind w:left="56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Alice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ab/>
                              <w:t>Tom</w:t>
                            </w:r>
                          </w:p>
                          <w:p w14:paraId="27563745" w14:textId="77777777" w:rsidR="00864B62" w:rsidRPr="00DB6DDE" w:rsidRDefault="00864B62" w:rsidP="00864B62">
                            <w:pPr>
                              <w:spacing w:line="276" w:lineRule="auto"/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DB6DDE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>Dear Tom,</w:t>
                            </w:r>
                          </w:p>
                          <w:p w14:paraId="319326D0" w14:textId="77777777" w:rsidR="00864B62" w:rsidRPr="00DB6DDE" w:rsidRDefault="00864B62" w:rsidP="00864B62">
                            <w:pPr>
                              <w:spacing w:line="276" w:lineRule="auto"/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DB6DDE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>I can see the sea. I can’t see trees. There’s a boat. It’s blue. There are some fish. They are green, yellow and pink. There are some shells on the sand. There’s a sandcastle, too. I’ve got some toys in my bag. I’ve got a kite. It’s purple and orange. I’ve got a ball, too. It’s white. It’s my favourite toy. What’s your favourite toy? I can play football on the beach. I can’t swim. But my dog can swim. Can you swim?</w:t>
                            </w:r>
                          </w:p>
                          <w:p w14:paraId="3D2A07C1" w14:textId="7544C93F" w:rsidR="00864B62" w:rsidRPr="00DB6DDE" w:rsidRDefault="00864B62" w:rsidP="00864B62">
                            <w:pPr>
                              <w:spacing w:line="276" w:lineRule="auto"/>
                              <w:rPr>
                                <w:sz w:val="21"/>
                                <w:szCs w:val="21"/>
                              </w:rPr>
                            </w:pPr>
                            <w:r w:rsidRPr="00DB6DDE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>From, Alice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311D6D" id="Text Box 102631493" o:spid="_x0000_s1030" type="#_x0000_t202" style="position:absolute;margin-left:14.6pt;margin-top:11.6pt;width:357.1pt;height:173.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" filled="f" stroked="f" strokeweight=".5pt">
                <v:textbox>
                  <w:txbxContent>
                    <w:p w14:paraId="01630555" w14:textId="2A0BEAB9" w:rsidR="00864B62" w:rsidRPr="0014308A" w:rsidRDefault="00864B62" w:rsidP="00DB6DDE">
                      <w:pPr>
                        <w:pStyle w:val="table-text"/>
                        <w:tabs>
                          <w:tab w:val="left" w:pos="3486"/>
                          <w:tab w:val="left" w:pos="3544"/>
                        </w:tabs>
                        <w:spacing w:after="600" w:line="276" w:lineRule="auto"/>
                        <w:ind w:left="56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Alice</w:t>
                      </w:r>
                      <w:r>
                        <w:rPr>
                          <w:sz w:val="18"/>
                          <w:szCs w:val="18"/>
                        </w:rPr>
                        <w:tab/>
                        <w:t>Tom</w:t>
                      </w:r>
                    </w:p>
                    <w:p w14:paraId="27563745" w14:textId="77777777" w:rsidR="00864B62" w:rsidRPr="00DB6DDE" w:rsidRDefault="00864B62" w:rsidP="00864B62">
                      <w:pPr>
                        <w:spacing w:line="276" w:lineRule="auto"/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</w:pPr>
                      <w:r w:rsidRPr="00DB6DDE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>Dear Tom,</w:t>
                      </w:r>
                    </w:p>
                    <w:p w14:paraId="319326D0" w14:textId="77777777" w:rsidR="00864B62" w:rsidRPr="00DB6DDE" w:rsidRDefault="00864B62" w:rsidP="00864B62">
                      <w:pPr>
                        <w:spacing w:line="276" w:lineRule="auto"/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</w:pPr>
                      <w:r w:rsidRPr="00DB6DDE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>I can see the sea. I can’t see trees. There’s a boat. It’s blue. There are some fish. They are green, yellow and pink. There are some shells on the sand. There’s a sandcastle, too. I’ve got some toys in my bag. I’ve got a kite. It’s purple and orange. I’ve got a ball, too. It’s white. It’s my favourite toy. What’s your favourite toy? I can play football on the beach. I can’t swim. But my dog can swim. Can you swim?</w:t>
                      </w:r>
                    </w:p>
                    <w:p w14:paraId="3D2A07C1" w14:textId="7544C93F" w:rsidR="00864B62" w:rsidRPr="00DB6DDE" w:rsidRDefault="00864B62" w:rsidP="00864B62">
                      <w:pPr>
                        <w:spacing w:line="276" w:lineRule="auto"/>
                        <w:rPr>
                          <w:sz w:val="21"/>
                          <w:szCs w:val="21"/>
                        </w:rPr>
                      </w:pPr>
                      <w:r w:rsidRPr="00DB6DDE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>From, Alice</w:t>
                      </w:r>
                    </w:p>
                  </w:txbxContent>
                </v:textbox>
              </v:shape>
            </w:pict>
          </mc:Fallback>
        </mc:AlternateContent>
      </w:r>
    </w:p>
    <w:p w14:paraId="14A3B19A" w14:textId="2F40CF23" w:rsidR="00864B62" w:rsidRDefault="00864B62" w:rsidP="00864B62">
      <w:pPr>
        <w:pStyle w:val="Note"/>
        <w:spacing w:line="240" w:lineRule="auto"/>
      </w:pPr>
    </w:p>
    <w:p w14:paraId="66E10D3A" w14:textId="10EFD940" w:rsidR="00864B62" w:rsidRDefault="00864B62" w:rsidP="00864B62">
      <w:pPr>
        <w:pStyle w:val="Note"/>
        <w:spacing w:line="240" w:lineRule="auto"/>
      </w:pPr>
    </w:p>
    <w:p w14:paraId="62C55152" w14:textId="20E5E0FC" w:rsidR="00864B62" w:rsidRDefault="00864B62" w:rsidP="00864B62">
      <w:pPr>
        <w:pStyle w:val="Note"/>
        <w:spacing w:line="240" w:lineRule="auto"/>
      </w:pPr>
    </w:p>
    <w:p w14:paraId="46CD9C2B" w14:textId="3B7F1C2C" w:rsidR="00864B62" w:rsidRDefault="00864B62" w:rsidP="00864B62">
      <w:pPr>
        <w:pStyle w:val="Note"/>
        <w:spacing w:line="240" w:lineRule="auto"/>
      </w:pPr>
    </w:p>
    <w:p w14:paraId="58ECEE3E" w14:textId="0D364068" w:rsidR="00864B62" w:rsidRDefault="00864B62" w:rsidP="00864B62">
      <w:pPr>
        <w:pStyle w:val="Note"/>
        <w:spacing w:line="240" w:lineRule="auto"/>
      </w:pPr>
    </w:p>
    <w:p w14:paraId="147CAB73" w14:textId="46492857" w:rsidR="00864B62" w:rsidRDefault="00864B62" w:rsidP="00864B62">
      <w:pPr>
        <w:pStyle w:val="Note"/>
        <w:spacing w:line="240" w:lineRule="auto"/>
      </w:pPr>
    </w:p>
    <w:p w14:paraId="0DCA15F9" w14:textId="3E0F6E88" w:rsidR="00864B62" w:rsidRDefault="00864B62" w:rsidP="00864B62">
      <w:pPr>
        <w:pStyle w:val="Note"/>
        <w:spacing w:line="240" w:lineRule="auto"/>
      </w:pPr>
    </w:p>
    <w:p w14:paraId="5189CC43" w14:textId="2E6DFE9B" w:rsidR="00DB6DDE" w:rsidRDefault="00DB6DDE" w:rsidP="00864B62">
      <w:pPr>
        <w:pStyle w:val="Note"/>
        <w:spacing w:line="240" w:lineRule="auto"/>
      </w:pPr>
    </w:p>
    <w:p w14:paraId="4CCD5919" w14:textId="7CDFF749" w:rsidR="00DB6DDE" w:rsidRDefault="00DB6DDE" w:rsidP="00864B62">
      <w:pPr>
        <w:pStyle w:val="Note"/>
        <w:spacing w:line="240" w:lineRule="auto"/>
      </w:pPr>
    </w:p>
    <w:p w14:paraId="371E983E" w14:textId="24516C41" w:rsidR="00DB6DDE" w:rsidRDefault="00DB6DDE" w:rsidP="00864B62">
      <w:pPr>
        <w:pStyle w:val="Note"/>
        <w:spacing w:line="240" w:lineRule="auto"/>
      </w:pPr>
    </w:p>
    <w:p w14:paraId="1CB9B7F8" w14:textId="77777777" w:rsidR="00864B62" w:rsidRDefault="00864B62" w:rsidP="00864B62">
      <w:pPr>
        <w:pStyle w:val="Note"/>
        <w:spacing w:line="240" w:lineRule="auto"/>
      </w:pPr>
    </w:p>
    <w:p w14:paraId="1BD355A6" w14:textId="1658FCEF" w:rsidR="00864B62" w:rsidRDefault="00864B62" w:rsidP="00864B62">
      <w:pPr>
        <w:pStyle w:val="Note"/>
        <w:spacing w:line="240" w:lineRule="auto"/>
      </w:pPr>
    </w:p>
    <w:p w14:paraId="13598D37" w14:textId="4603C63D" w:rsidR="00864B62" w:rsidRPr="00864B62" w:rsidRDefault="00864B62" w:rsidP="00864B62">
      <w:pPr>
        <w:pStyle w:val="activity-numbered--common"/>
        <w:tabs>
          <w:tab w:val="left" w:pos="840"/>
          <w:tab w:val="left" w:pos="4536"/>
          <w:tab w:val="left" w:pos="4872"/>
        </w:tabs>
        <w:rPr>
          <w:sz w:val="28"/>
          <w:szCs w:val="28"/>
        </w:rPr>
      </w:pPr>
      <w:r w:rsidRPr="00864B62">
        <w:rPr>
          <w:sz w:val="28"/>
          <w:szCs w:val="28"/>
        </w:rPr>
        <w:t>1</w:t>
      </w:r>
      <w:r w:rsidRPr="00864B62">
        <w:rPr>
          <w:sz w:val="28"/>
          <w:szCs w:val="28"/>
        </w:rPr>
        <w:tab/>
        <w:t xml:space="preserve">Alice is </w:t>
      </w:r>
      <w:r w:rsidR="001651CB" w:rsidRPr="004727DA">
        <w:rPr>
          <w:rStyle w:val="wol"/>
        </w:rPr>
        <w:t>     </w:t>
      </w:r>
      <w:r w:rsidR="00C26335" w:rsidRPr="00F90C5F">
        <w:t>.</w:t>
      </w:r>
    </w:p>
    <w:p w14:paraId="6D8B4115" w14:textId="232F9F6D" w:rsidR="00864B62" w:rsidRPr="00864B62" w:rsidRDefault="00864B62" w:rsidP="00864B62">
      <w:pPr>
        <w:pStyle w:val="activity-numbered--common"/>
        <w:tabs>
          <w:tab w:val="left" w:pos="840"/>
          <w:tab w:val="left" w:pos="4536"/>
          <w:tab w:val="left" w:pos="4872"/>
        </w:tabs>
        <w:rPr>
          <w:sz w:val="28"/>
          <w:szCs w:val="28"/>
        </w:rPr>
      </w:pPr>
      <w:r w:rsidRPr="00864B62">
        <w:rPr>
          <w:sz w:val="28"/>
          <w:szCs w:val="28"/>
        </w:rPr>
        <w:tab/>
        <w:t>A</w:t>
      </w:r>
      <w:r w:rsidRPr="00864B62">
        <w:rPr>
          <w:sz w:val="28"/>
          <w:szCs w:val="28"/>
        </w:rPr>
        <w:tab/>
      </w:r>
      <w:r w:rsidRPr="0000718C">
        <w:rPr>
          <w:rStyle w:val="checkbox"/>
        </w:rPr>
        <w:t>☐</w:t>
      </w:r>
      <w:r>
        <w:t> </w:t>
      </w:r>
      <w:r>
        <w:rPr>
          <w:sz w:val="28"/>
          <w:szCs w:val="28"/>
        </w:rPr>
        <w:t>at the beach</w:t>
      </w:r>
      <w:r>
        <w:rPr>
          <w:sz w:val="28"/>
          <w:szCs w:val="28"/>
        </w:rPr>
        <w:tab/>
      </w:r>
      <w:r w:rsidRPr="00864B62">
        <w:rPr>
          <w:sz w:val="28"/>
          <w:szCs w:val="28"/>
        </w:rPr>
        <w:t>B</w:t>
      </w:r>
      <w:r>
        <w:rPr>
          <w:sz w:val="28"/>
          <w:szCs w:val="28"/>
        </w:rPr>
        <w:tab/>
      </w:r>
      <w:r w:rsidRPr="0000718C">
        <w:rPr>
          <w:rStyle w:val="checkbox"/>
        </w:rPr>
        <w:t>☐</w:t>
      </w:r>
      <w:r>
        <w:t> </w:t>
      </w:r>
      <w:r>
        <w:rPr>
          <w:sz w:val="28"/>
          <w:szCs w:val="28"/>
        </w:rPr>
        <w:t>at a lake</w:t>
      </w:r>
    </w:p>
    <w:p w14:paraId="124CB51F" w14:textId="19D8FE96" w:rsidR="00864B62" w:rsidRPr="00864B62" w:rsidRDefault="00864B62" w:rsidP="00864B62">
      <w:pPr>
        <w:pStyle w:val="activity-numbered--common"/>
        <w:tabs>
          <w:tab w:val="left" w:pos="840"/>
          <w:tab w:val="left" w:pos="4536"/>
          <w:tab w:val="left" w:pos="4872"/>
        </w:tabs>
        <w:rPr>
          <w:sz w:val="28"/>
          <w:szCs w:val="28"/>
        </w:rPr>
      </w:pPr>
      <w:r w:rsidRPr="00864B62">
        <w:rPr>
          <w:sz w:val="28"/>
          <w:szCs w:val="28"/>
        </w:rPr>
        <w:t>2</w:t>
      </w:r>
      <w:r w:rsidRPr="00864B62">
        <w:rPr>
          <w:sz w:val="28"/>
          <w:szCs w:val="28"/>
        </w:rPr>
        <w:tab/>
        <w:t xml:space="preserve">The fish are </w:t>
      </w:r>
      <w:r w:rsidR="001651CB" w:rsidRPr="004727DA">
        <w:rPr>
          <w:rStyle w:val="wol"/>
        </w:rPr>
        <w:t>     </w:t>
      </w:r>
      <w:r w:rsidR="00C26335" w:rsidRPr="00F90C5F">
        <w:t>.</w:t>
      </w:r>
    </w:p>
    <w:p w14:paraId="23CD2EB8" w14:textId="61863212" w:rsidR="00864B62" w:rsidRPr="00864B62" w:rsidRDefault="00864B62" w:rsidP="00864B62">
      <w:pPr>
        <w:pStyle w:val="activity-numbered--common"/>
        <w:tabs>
          <w:tab w:val="left" w:pos="840"/>
          <w:tab w:val="left" w:pos="4536"/>
          <w:tab w:val="left" w:pos="4872"/>
        </w:tabs>
        <w:rPr>
          <w:sz w:val="28"/>
          <w:szCs w:val="28"/>
        </w:rPr>
      </w:pPr>
      <w:r w:rsidRPr="00864B62">
        <w:rPr>
          <w:sz w:val="28"/>
          <w:szCs w:val="28"/>
        </w:rPr>
        <w:tab/>
        <w:t>A</w:t>
      </w:r>
      <w:r w:rsidRPr="00864B62">
        <w:rPr>
          <w:sz w:val="28"/>
          <w:szCs w:val="28"/>
        </w:rPr>
        <w:tab/>
      </w:r>
      <w:r w:rsidRPr="0000718C">
        <w:rPr>
          <w:rStyle w:val="checkbox"/>
        </w:rPr>
        <w:t>☐</w:t>
      </w:r>
      <w:r>
        <w:t> </w:t>
      </w:r>
      <w:r w:rsidRPr="00864B62">
        <w:rPr>
          <w:sz w:val="28"/>
          <w:szCs w:val="28"/>
        </w:rPr>
        <w:t>purple and orange</w:t>
      </w:r>
      <w:r w:rsidRPr="00864B62">
        <w:rPr>
          <w:sz w:val="28"/>
          <w:szCs w:val="28"/>
        </w:rPr>
        <w:tab/>
        <w:t>B</w:t>
      </w:r>
      <w:r>
        <w:rPr>
          <w:sz w:val="28"/>
          <w:szCs w:val="28"/>
        </w:rPr>
        <w:tab/>
      </w:r>
      <w:r w:rsidRPr="0000718C">
        <w:rPr>
          <w:rStyle w:val="checkbox"/>
        </w:rPr>
        <w:t>☐</w:t>
      </w:r>
      <w:r>
        <w:t> </w:t>
      </w:r>
      <w:r>
        <w:rPr>
          <w:sz w:val="28"/>
          <w:szCs w:val="28"/>
        </w:rPr>
        <w:t>yellow, pink and green</w:t>
      </w:r>
    </w:p>
    <w:p w14:paraId="11861520" w14:textId="34AB6D9A" w:rsidR="00864B62" w:rsidRPr="00864B62" w:rsidRDefault="00864B62" w:rsidP="00864B62">
      <w:pPr>
        <w:pStyle w:val="activity-numbered--common"/>
        <w:tabs>
          <w:tab w:val="left" w:pos="840"/>
          <w:tab w:val="left" w:pos="4536"/>
          <w:tab w:val="left" w:pos="4872"/>
        </w:tabs>
        <w:rPr>
          <w:sz w:val="28"/>
          <w:szCs w:val="28"/>
        </w:rPr>
      </w:pPr>
      <w:r w:rsidRPr="00864B62">
        <w:rPr>
          <w:sz w:val="28"/>
          <w:szCs w:val="28"/>
        </w:rPr>
        <w:t>3</w:t>
      </w:r>
      <w:r w:rsidRPr="00864B62">
        <w:rPr>
          <w:sz w:val="28"/>
          <w:szCs w:val="28"/>
        </w:rPr>
        <w:tab/>
      </w:r>
      <w:r w:rsidR="001651CB" w:rsidRPr="001651CB">
        <w:rPr>
          <w:sz w:val="28"/>
          <w:szCs w:val="28"/>
          <w:lang w:val="en-US"/>
        </w:rPr>
        <w:t>On the sand</w:t>
      </w:r>
      <w:r w:rsidRPr="00864B62">
        <w:rPr>
          <w:sz w:val="28"/>
          <w:szCs w:val="28"/>
        </w:rPr>
        <w:t xml:space="preserve">, there are some </w:t>
      </w:r>
      <w:r w:rsidR="001651CB" w:rsidRPr="004727DA">
        <w:rPr>
          <w:rStyle w:val="wol"/>
        </w:rPr>
        <w:t>     </w:t>
      </w:r>
      <w:r w:rsidR="00C26335" w:rsidRPr="00F90C5F">
        <w:t>.</w:t>
      </w:r>
    </w:p>
    <w:p w14:paraId="5FE51CA7" w14:textId="17749574" w:rsidR="00864B62" w:rsidRPr="00864B62" w:rsidRDefault="00864B62" w:rsidP="00864B62">
      <w:pPr>
        <w:pStyle w:val="activity-numbered--common"/>
        <w:tabs>
          <w:tab w:val="left" w:pos="840"/>
          <w:tab w:val="left" w:pos="4536"/>
          <w:tab w:val="left" w:pos="4872"/>
        </w:tabs>
        <w:rPr>
          <w:sz w:val="28"/>
          <w:szCs w:val="28"/>
        </w:rPr>
      </w:pPr>
      <w:r w:rsidRPr="00864B62">
        <w:rPr>
          <w:sz w:val="28"/>
          <w:szCs w:val="28"/>
        </w:rPr>
        <w:tab/>
        <w:t>A</w:t>
      </w:r>
      <w:r w:rsidRPr="00864B62">
        <w:rPr>
          <w:sz w:val="28"/>
          <w:szCs w:val="28"/>
        </w:rPr>
        <w:tab/>
      </w:r>
      <w:r w:rsidRPr="0000718C">
        <w:rPr>
          <w:rStyle w:val="checkbox"/>
        </w:rPr>
        <w:t>☐</w:t>
      </w:r>
      <w:r>
        <w:t> </w:t>
      </w:r>
      <w:r>
        <w:rPr>
          <w:sz w:val="28"/>
          <w:szCs w:val="28"/>
        </w:rPr>
        <w:t>flowers</w:t>
      </w:r>
      <w:r>
        <w:rPr>
          <w:sz w:val="28"/>
          <w:szCs w:val="28"/>
        </w:rPr>
        <w:tab/>
      </w:r>
      <w:r w:rsidRPr="00864B62">
        <w:rPr>
          <w:sz w:val="28"/>
          <w:szCs w:val="28"/>
        </w:rPr>
        <w:t>B</w:t>
      </w:r>
      <w:r>
        <w:rPr>
          <w:sz w:val="28"/>
          <w:szCs w:val="28"/>
        </w:rPr>
        <w:tab/>
      </w:r>
      <w:r w:rsidRPr="0000718C">
        <w:rPr>
          <w:rStyle w:val="checkbox"/>
        </w:rPr>
        <w:t>☐</w:t>
      </w:r>
      <w:r>
        <w:t> </w:t>
      </w:r>
      <w:r>
        <w:rPr>
          <w:sz w:val="28"/>
          <w:szCs w:val="28"/>
        </w:rPr>
        <w:t>shells</w:t>
      </w:r>
    </w:p>
    <w:p w14:paraId="73891D10" w14:textId="2F986DC2" w:rsidR="00864B62" w:rsidRPr="00864B62" w:rsidRDefault="00864B62" w:rsidP="00864B62">
      <w:pPr>
        <w:pStyle w:val="activity-numbered--common"/>
        <w:tabs>
          <w:tab w:val="left" w:pos="840"/>
          <w:tab w:val="left" w:pos="4536"/>
          <w:tab w:val="left" w:pos="4872"/>
        </w:tabs>
        <w:rPr>
          <w:sz w:val="28"/>
          <w:szCs w:val="28"/>
        </w:rPr>
      </w:pPr>
      <w:r w:rsidRPr="00864B62">
        <w:rPr>
          <w:sz w:val="28"/>
          <w:szCs w:val="28"/>
        </w:rPr>
        <w:t>4</w:t>
      </w:r>
      <w:r w:rsidRPr="00864B62">
        <w:rPr>
          <w:sz w:val="28"/>
          <w:szCs w:val="28"/>
        </w:rPr>
        <w:tab/>
        <w:t>There’s a</w:t>
      </w:r>
      <w:r w:rsidR="001651CB">
        <w:rPr>
          <w:sz w:val="28"/>
          <w:szCs w:val="28"/>
        </w:rPr>
        <w:t xml:space="preserve"> blue</w:t>
      </w:r>
      <w:r w:rsidRPr="00864B62">
        <w:rPr>
          <w:sz w:val="28"/>
          <w:szCs w:val="28"/>
        </w:rPr>
        <w:t xml:space="preserve"> </w:t>
      </w:r>
      <w:r w:rsidR="001651CB" w:rsidRPr="004727DA">
        <w:rPr>
          <w:rStyle w:val="wol"/>
        </w:rPr>
        <w:t>     </w:t>
      </w:r>
      <w:r w:rsidR="00C26335" w:rsidRPr="00F90C5F">
        <w:t>.</w:t>
      </w:r>
    </w:p>
    <w:p w14:paraId="12B7FAD2" w14:textId="12782B8F" w:rsidR="00864B62" w:rsidRPr="00B020DB" w:rsidRDefault="00864B62" w:rsidP="00864B62">
      <w:pPr>
        <w:pStyle w:val="activity-numbered--common"/>
        <w:tabs>
          <w:tab w:val="left" w:pos="840"/>
          <w:tab w:val="left" w:pos="4536"/>
          <w:tab w:val="left" w:pos="4872"/>
        </w:tabs>
        <w:rPr>
          <w:sz w:val="28"/>
          <w:szCs w:val="28"/>
        </w:rPr>
      </w:pPr>
      <w:r w:rsidRPr="00864B62">
        <w:rPr>
          <w:sz w:val="28"/>
          <w:szCs w:val="28"/>
        </w:rPr>
        <w:tab/>
        <w:t>A</w:t>
      </w:r>
      <w:r w:rsidRPr="00864B62">
        <w:rPr>
          <w:sz w:val="28"/>
          <w:szCs w:val="28"/>
        </w:rPr>
        <w:tab/>
      </w:r>
      <w:r w:rsidRPr="0000718C">
        <w:rPr>
          <w:rStyle w:val="checkbox"/>
        </w:rPr>
        <w:t>☐</w:t>
      </w:r>
      <w:r>
        <w:t> </w:t>
      </w:r>
      <w:r>
        <w:rPr>
          <w:sz w:val="28"/>
          <w:szCs w:val="28"/>
        </w:rPr>
        <w:t>kite</w:t>
      </w:r>
      <w:r>
        <w:rPr>
          <w:sz w:val="28"/>
          <w:szCs w:val="28"/>
        </w:rPr>
        <w:tab/>
      </w:r>
      <w:r w:rsidRPr="00864B62">
        <w:rPr>
          <w:sz w:val="28"/>
          <w:szCs w:val="28"/>
        </w:rPr>
        <w:t>B</w:t>
      </w:r>
      <w:r>
        <w:rPr>
          <w:sz w:val="28"/>
          <w:szCs w:val="28"/>
        </w:rPr>
        <w:tab/>
      </w:r>
      <w:r w:rsidRPr="0000718C">
        <w:rPr>
          <w:rStyle w:val="checkbox"/>
        </w:rPr>
        <w:t>☐</w:t>
      </w:r>
      <w:r>
        <w:t> </w:t>
      </w:r>
      <w:r w:rsidRPr="00864B62">
        <w:rPr>
          <w:sz w:val="28"/>
          <w:szCs w:val="28"/>
        </w:rPr>
        <w:t>boat</w:t>
      </w:r>
    </w:p>
    <w:p w14:paraId="5E08959A" w14:textId="393DC7CF" w:rsidR="00FD0FA2" w:rsidRPr="002D2043" w:rsidRDefault="00864B62" w:rsidP="00864B6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F97F59"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31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BSOki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77777777" w:rsidR="00FD0FA2" w:rsidRPr="002D2043" w:rsidRDefault="00FD0FA2" w:rsidP="00FD0FA2">
      <w:pPr>
        <w:pStyle w:val="instruction"/>
      </w:pPr>
      <w:r w:rsidRPr="002D2043">
        <w:t>6</w:t>
      </w:r>
      <w:r w:rsidRPr="002D2043">
        <w:tab/>
        <w:t>Write.</w:t>
      </w:r>
    </w:p>
    <w:p w14:paraId="10364311" w14:textId="7E3E6FE5" w:rsidR="00FD0FA2" w:rsidRPr="002D2043" w:rsidRDefault="00F97F59" w:rsidP="00F97F59">
      <w:pPr>
        <w:pStyle w:val="wordpool-text"/>
        <w:ind w:right="5390"/>
        <w:rPr>
          <w:rFonts w:ascii="Calibri" w:hAnsi="Calibri"/>
        </w:rPr>
      </w:pPr>
      <w:r>
        <w:t>is</w:t>
      </w:r>
      <w:r>
        <w:t> </w:t>
      </w:r>
      <w:r>
        <w:t>Can</w:t>
      </w:r>
      <w:r>
        <w:t> </w:t>
      </w:r>
      <w:r>
        <w:t>got</w:t>
      </w:r>
      <w:r>
        <w:t> </w:t>
      </w:r>
      <w:r>
        <w:t>some</w:t>
      </w:r>
      <w:r>
        <w:t> </w:t>
      </w:r>
      <w:r>
        <w:t>it</w:t>
      </w:r>
      <w:r>
        <w:t> </w:t>
      </w:r>
      <w:r>
        <w:t>This is</w:t>
      </w:r>
    </w:p>
    <w:p w14:paraId="69ADD781" w14:textId="059FFF1A" w:rsidR="00F97F59" w:rsidRPr="00825B91" w:rsidRDefault="00F97F59" w:rsidP="00F97F59">
      <w:pPr>
        <w:pStyle w:val="activity-numbered"/>
        <w:spacing w:before="120"/>
      </w:pPr>
      <w:r w:rsidRPr="00825B91">
        <w:t>1</w:t>
      </w:r>
      <w:r>
        <w:tab/>
        <w:t xml:space="preserve">What is </w:t>
      </w:r>
      <w:r w:rsidR="00C26335" w:rsidRPr="00D6210F">
        <w:rPr>
          <w:rStyle w:val="wol"/>
        </w:rPr>
        <w:t>                                     </w:t>
      </w:r>
      <w:r>
        <w:t>?</w:t>
      </w:r>
    </w:p>
    <w:p w14:paraId="4D31559E" w14:textId="5BBD7490" w:rsidR="00F97F59" w:rsidRPr="00825B91" w:rsidRDefault="00F97F59" w:rsidP="00F97F59">
      <w:pPr>
        <w:pStyle w:val="activity-numbered"/>
      </w:pPr>
      <w:r w:rsidRPr="00825B91">
        <w:t>2</w:t>
      </w:r>
      <w:r w:rsidRPr="00825B91">
        <w:tab/>
      </w:r>
      <w:r>
        <w:t xml:space="preserve">I haven’t </w:t>
      </w:r>
      <w:r w:rsidR="00C26335" w:rsidRPr="00D6210F">
        <w:rPr>
          <w:rStyle w:val="wol"/>
        </w:rPr>
        <w:t>                                     </w:t>
      </w:r>
      <w:r>
        <w:t xml:space="preserve"> a ball.</w:t>
      </w:r>
    </w:p>
    <w:p w14:paraId="78AE5B7F" w14:textId="08E76A54" w:rsidR="00F97F59" w:rsidRPr="00825B91" w:rsidRDefault="00F97F59" w:rsidP="00F97F59">
      <w:pPr>
        <w:pStyle w:val="activity-numbered"/>
      </w:pPr>
      <w:r w:rsidRPr="00825B91">
        <w:t>3</w:t>
      </w:r>
      <w:r w:rsidRPr="00825B91">
        <w:tab/>
      </w:r>
      <w:r>
        <w:t xml:space="preserve">There are </w:t>
      </w:r>
      <w:r w:rsidR="00C26335" w:rsidRPr="00D6210F">
        <w:rPr>
          <w:rStyle w:val="wol"/>
        </w:rPr>
        <w:t>                                     </w:t>
      </w:r>
      <w:r>
        <w:t xml:space="preserve"> plants.</w:t>
      </w:r>
    </w:p>
    <w:p w14:paraId="53F913D1" w14:textId="24151F74" w:rsidR="00F97F59" w:rsidRDefault="00F97F59" w:rsidP="00F97F59">
      <w:pPr>
        <w:pStyle w:val="activity-numbered"/>
      </w:pPr>
      <w:r w:rsidRPr="00825B91">
        <w:t>4</w:t>
      </w:r>
      <w:r w:rsidRPr="00825B91">
        <w:tab/>
      </w:r>
      <w:r w:rsidR="00C26335" w:rsidRPr="00D6210F">
        <w:rPr>
          <w:rStyle w:val="wol"/>
        </w:rPr>
        <w:t>                                     </w:t>
      </w:r>
      <w:r>
        <w:t xml:space="preserve"> you jump?</w:t>
      </w:r>
    </w:p>
    <w:p w14:paraId="157A1C5C" w14:textId="7A9CCC13" w:rsidR="00F97F59" w:rsidRDefault="00F97F59" w:rsidP="00F97F59">
      <w:pPr>
        <w:pStyle w:val="activity-numbered"/>
      </w:pPr>
      <w:r w:rsidRPr="00825B91">
        <w:t>5</w:t>
      </w:r>
      <w:r>
        <w:tab/>
      </w:r>
      <w:r w:rsidR="00C26335" w:rsidRPr="00D6210F">
        <w:rPr>
          <w:rStyle w:val="wol"/>
        </w:rPr>
        <w:t>                                     </w:t>
      </w:r>
      <w:r>
        <w:t xml:space="preserve"> my rubber.</w:t>
      </w:r>
    </w:p>
    <w:p w14:paraId="089EAA53" w14:textId="04EF0813" w:rsidR="00F97F59" w:rsidRDefault="00F97F59" w:rsidP="00F97F59">
      <w:pPr>
        <w:pStyle w:val="activity-numbered"/>
      </w:pPr>
      <w:r>
        <w:t>6</w:t>
      </w:r>
      <w:r>
        <w:tab/>
        <w:t xml:space="preserve">The chair </w:t>
      </w:r>
      <w:r w:rsidR="00C26335" w:rsidRPr="00D6210F">
        <w:rPr>
          <w:rStyle w:val="wol"/>
        </w:rPr>
        <w:t>                                     </w:t>
      </w:r>
      <w:r>
        <w:t xml:space="preserve"> blue.</w:t>
      </w:r>
    </w:p>
    <w:p w14:paraId="4A4E3583" w14:textId="7201D87B" w:rsidR="00FD0FA2" w:rsidRPr="002D2043" w:rsidRDefault="00FD0FA2" w:rsidP="00FD0FA2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 w:rsidR="00F97F59"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2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dA7vkq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0A2E58C2" w:rsidR="00FD0FA2" w:rsidRDefault="00FD0FA2" w:rsidP="00FD0FA2">
      <w:pPr>
        <w:pStyle w:val="instruction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F97F59">
        <w:rPr>
          <w:color w:val="767171" w:themeColor="background2" w:themeShade="80"/>
        </w:rPr>
        <w:t>1</w:t>
      </w:r>
      <w:r>
        <w:rPr>
          <w:color w:val="767171" w:themeColor="background2" w:themeShade="80"/>
        </w:rPr>
        <w:t>1</w:t>
      </w:r>
      <w:r>
        <w:t xml:space="preserve"> </w:t>
      </w:r>
      <w:r w:rsidRPr="002D2043">
        <w:t xml:space="preserve">Listen and circle </w:t>
      </w:r>
      <w:r w:rsidR="00AB29EF" w:rsidRPr="002C781C">
        <w:rPr>
          <w:rStyle w:val="instruction-italic"/>
        </w:rPr>
        <w:t>T</w:t>
      </w:r>
      <w:r w:rsidR="00AB29EF" w:rsidRPr="004C2303">
        <w:t xml:space="preserve"> (</w:t>
      </w:r>
      <w:r w:rsidR="00AB29EF">
        <w:t>t</w:t>
      </w:r>
      <w:r w:rsidR="00AB29EF" w:rsidRPr="004C2303">
        <w:t xml:space="preserve">rue) or </w:t>
      </w:r>
      <w:r w:rsidR="00AB29EF" w:rsidRPr="002C781C">
        <w:rPr>
          <w:rStyle w:val="instruction-italic"/>
        </w:rPr>
        <w:t>F</w:t>
      </w:r>
      <w:r w:rsidR="00AB29EF" w:rsidRPr="004C2303">
        <w:t xml:space="preserve"> (</w:t>
      </w:r>
      <w:r w:rsidR="00AB29EF">
        <w:t>f</w:t>
      </w:r>
      <w:r w:rsidR="00AB29EF" w:rsidRPr="004C2303">
        <w:t>alse)</w:t>
      </w:r>
      <w:r w:rsidR="00AB29EF" w:rsidRPr="004C2303">
        <w:rPr>
          <w:rStyle w:val="instruction-italic"/>
        </w:rPr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</w:tblGrid>
      <w:tr w:rsidR="00F97F59" w14:paraId="133BBE97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560B7685" w14:textId="3C7FE387" w:rsidR="00F97F59" w:rsidRDefault="00F97F59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4A8ECCE" wp14:editId="26F7711A">
                  <wp:extent cx="928560" cy="764697"/>
                  <wp:effectExtent l="0" t="0" r="0" b="0"/>
                  <wp:docPr id="102631461" name="Picture 1026314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8560" cy="764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0CEB7C4" w14:textId="77777777" w:rsidR="00F97F59" w:rsidRDefault="00F97F59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D4526D" wp14:editId="122C3D4B">
                  <wp:extent cx="758952" cy="812212"/>
                  <wp:effectExtent l="0" t="0" r="3175" b="635"/>
                  <wp:docPr id="102631462" name="Picture 1026314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6123" cy="819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7F59" w:rsidRPr="00685431" w14:paraId="65DBE630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760B5A07" w14:textId="7D703DC0" w:rsidR="00F97F59" w:rsidRPr="00685431" w:rsidRDefault="00F97F59" w:rsidP="00331079">
            <w:pPr>
              <w:pStyle w:val="activity-numbered--centered"/>
            </w:pPr>
            <w:r w:rsidRPr="002D2043">
              <w:t>1</w:t>
            </w:r>
            <w:r w:rsidRPr="002D2043">
              <w:tab/>
              <w:t>T / F</w:t>
            </w:r>
          </w:p>
        </w:tc>
        <w:tc>
          <w:tcPr>
            <w:tcW w:w="2778" w:type="dxa"/>
            <w:vAlign w:val="center"/>
          </w:tcPr>
          <w:p w14:paraId="2C89C112" w14:textId="77777777" w:rsidR="00F97F59" w:rsidRPr="00685431" w:rsidRDefault="00F97F59" w:rsidP="00331079">
            <w:pPr>
              <w:pStyle w:val="activity-numbered--centered"/>
            </w:pPr>
            <w:r>
              <w:t>2</w:t>
            </w:r>
            <w:r w:rsidRPr="002D2043">
              <w:tab/>
              <w:t>T / F</w:t>
            </w:r>
          </w:p>
        </w:tc>
      </w:tr>
      <w:tr w:rsidR="00F97F59" w14:paraId="35CCA380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401AB766" w14:textId="77777777" w:rsidR="00F97F59" w:rsidRDefault="00F97F59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D742FDF" wp14:editId="3B6AE9C1">
                  <wp:extent cx="1170432" cy="814711"/>
                  <wp:effectExtent l="0" t="0" r="0" b="0"/>
                  <wp:docPr id="102631464" name="Picture 1026314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987" cy="831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BFA9679" w14:textId="77389CC8" w:rsidR="00F97F59" w:rsidRDefault="00A545BE" w:rsidP="00331079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40CED932" wp14:editId="5B5B20F4">
                      <wp:simplePos x="0" y="0"/>
                      <wp:positionH relativeFrom="column">
                        <wp:posOffset>1254760</wp:posOffset>
                      </wp:positionH>
                      <wp:positionV relativeFrom="paragraph">
                        <wp:posOffset>615950</wp:posOffset>
                      </wp:positionV>
                      <wp:extent cx="506095" cy="347345"/>
                      <wp:effectExtent l="0" t="0" r="0" b="0"/>
                      <wp:wrapNone/>
                      <wp:docPr id="11" name="Text 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6095" cy="3473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DE4F5E" w14:textId="787B62F7" w:rsidR="00F97F59" w:rsidRDefault="00F97F59">
                                  <w:r w:rsidRPr="007C6741">
                                    <w:rPr>
                                      <w:noProof/>
                                      <w:position w:val="-6"/>
                                      <w:lang w:eastAsia="es-ES"/>
                                    </w:rPr>
                                    <w:drawing>
                                      <wp:inline distT="0" distB="0" distL="0" distR="0" wp14:anchorId="504D9FF3" wp14:editId="4CFE1940">
                                        <wp:extent cx="177800" cy="203200"/>
                                        <wp:effectExtent l="0" t="0" r="0" b="0"/>
                                        <wp:docPr id="102631484" name="Picture 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>
                                                <a:blip r:embed="rId23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7800" cy="2032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CED932" id="Text Box 11" o:spid="_x0000_s1033" type="#_x0000_t202" style="position:absolute;left:0;text-align:left;margin-left:98.8pt;margin-top:48.5pt;width:39.85pt;height:27.3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" filled="f" stroked="f" strokeweight=".5pt">
                      <v:textbox>
                        <w:txbxContent>
                          <w:p w14:paraId="0FDE4F5E" w14:textId="787B62F7" w:rsidR="00F97F59" w:rsidRDefault="00F97F59">
                            <w:r w:rsidRPr="007C6741">
                              <w:rPr>
                                <w:noProof/>
                                <w:position w:val="-6"/>
                                <w:lang w:eastAsia="es-ES"/>
                              </w:rPr>
                              <w:drawing>
                                <wp:inline distT="0" distB="0" distL="0" distR="0" wp14:anchorId="504D9FF3" wp14:editId="4CFE1940">
                                  <wp:extent cx="177800" cy="203200"/>
                                  <wp:effectExtent l="0" t="0" r="0" b="0"/>
                                  <wp:docPr id="102631484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7800" cy="203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403D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3630A4F8" wp14:editId="2AAC45E7">
                      <wp:simplePos x="0" y="0"/>
                      <wp:positionH relativeFrom="column">
                        <wp:posOffset>-302260</wp:posOffset>
                      </wp:positionH>
                      <wp:positionV relativeFrom="paragraph">
                        <wp:posOffset>612775</wp:posOffset>
                      </wp:positionV>
                      <wp:extent cx="506095" cy="347345"/>
                      <wp:effectExtent l="0" t="0" r="0" b="0"/>
                      <wp:wrapNone/>
                      <wp:docPr id="5" name="Text Box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6095" cy="3473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3947BF4" w14:textId="77777777" w:rsidR="00D403D5" w:rsidRDefault="00D403D5" w:rsidP="00D403D5">
                                  <w:r w:rsidRPr="007C6741">
                                    <w:rPr>
                                      <w:noProof/>
                                      <w:position w:val="-6"/>
                                      <w:lang w:eastAsia="es-ES"/>
                                    </w:rPr>
                                    <w:drawing>
                                      <wp:inline distT="0" distB="0" distL="0" distR="0" wp14:anchorId="58D5AB74" wp14:editId="2B7F4E6A">
                                        <wp:extent cx="177800" cy="191476"/>
                                        <wp:effectExtent l="0" t="0" r="0" b="0"/>
                                        <wp:docPr id="12" name="Picture 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>
                                                <a:blip r:embed="rId4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7800" cy="19147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30A4F8" id="Text Box 5" o:spid="_x0000_s1034" type="#_x0000_t202" style="position:absolute;left:0;text-align:left;margin-left:-23.8pt;margin-top:48.25pt;width:39.85pt;height:27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" filled="f" stroked="f" strokeweight=".5pt">
                      <v:textbox>
                        <w:txbxContent>
                          <w:p w14:paraId="53947BF4" w14:textId="77777777" w:rsidR="00D403D5" w:rsidRDefault="00D403D5" w:rsidP="00D403D5">
                            <w:r w:rsidRPr="007C6741">
                              <w:rPr>
                                <w:noProof/>
                                <w:position w:val="-6"/>
                                <w:lang w:eastAsia="es-ES"/>
                              </w:rPr>
                              <w:drawing>
                                <wp:inline distT="0" distB="0" distL="0" distR="0" wp14:anchorId="58D5AB74" wp14:editId="2B7F4E6A">
                                  <wp:extent cx="177800" cy="191476"/>
                                  <wp:effectExtent l="0" t="0" r="0" b="0"/>
                                  <wp:docPr id="12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7800" cy="1914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97F59">
              <w:rPr>
                <w:noProof/>
              </w:rPr>
              <w:drawing>
                <wp:inline distT="0" distB="0" distL="0" distR="0" wp14:anchorId="273E500A" wp14:editId="13146B8E">
                  <wp:extent cx="649097" cy="853768"/>
                  <wp:effectExtent l="0" t="0" r="0" b="0"/>
                  <wp:docPr id="102631465" name="Picture 1026314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0458" cy="855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7F59" w14:paraId="32893452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06A93501" w14:textId="745C35B9" w:rsidR="00F97F59" w:rsidRDefault="00F97F59" w:rsidP="00331079">
            <w:pPr>
              <w:pStyle w:val="activity-numbered--centered"/>
            </w:pPr>
            <w:r>
              <w:t>3</w:t>
            </w:r>
            <w:r w:rsidRPr="002D2043">
              <w:tab/>
              <w:t>T / F</w:t>
            </w:r>
          </w:p>
        </w:tc>
        <w:tc>
          <w:tcPr>
            <w:tcW w:w="2778" w:type="dxa"/>
            <w:vAlign w:val="center"/>
          </w:tcPr>
          <w:p w14:paraId="24631020" w14:textId="7EA242CA" w:rsidR="00F97F59" w:rsidRDefault="00F97F59" w:rsidP="00331079">
            <w:pPr>
              <w:pStyle w:val="activity-numbered--centered"/>
            </w:pPr>
            <w:r>
              <w:t>4</w:t>
            </w:r>
            <w:r w:rsidRPr="002D2043">
              <w:tab/>
              <w:t>T / F</w:t>
            </w:r>
          </w:p>
        </w:tc>
      </w:tr>
    </w:tbl>
    <w:p w14:paraId="12117366" w14:textId="591CF323" w:rsidR="00FD0FA2" w:rsidRPr="00683C0B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F97F59"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5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DncFH2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0A4695E2" w:rsidR="00FD0FA2" w:rsidRDefault="00FD0FA2" w:rsidP="00FD0FA2">
      <w:pPr>
        <w:pStyle w:val="instruction"/>
      </w:pPr>
      <w:r>
        <w:t>8</w:t>
      </w:r>
      <w:r>
        <w:tab/>
      </w:r>
      <w:r w:rsidR="00F97F59">
        <w:t>Look, read and say. Answer the questions.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8"/>
        <w:gridCol w:w="2778"/>
        <w:gridCol w:w="170"/>
        <w:gridCol w:w="3629"/>
      </w:tblGrid>
      <w:tr w:rsidR="001E01CB" w14:paraId="3B84E200" w14:textId="77777777" w:rsidTr="00331079">
        <w:trPr>
          <w:cantSplit/>
          <w:trHeight w:val="1757"/>
        </w:trPr>
        <w:tc>
          <w:tcPr>
            <w:tcW w:w="2778" w:type="dxa"/>
            <w:vAlign w:val="center"/>
          </w:tcPr>
          <w:p w14:paraId="6F048580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9CA1D0" wp14:editId="52DBD1D1">
                  <wp:extent cx="1014984" cy="1014984"/>
                  <wp:effectExtent l="0" t="0" r="1270" b="1270"/>
                  <wp:docPr id="102631515" name="Picture 10263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1267" cy="1021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B827E0E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C6CDB9D" wp14:editId="40808755">
                  <wp:extent cx="1609956" cy="1005586"/>
                  <wp:effectExtent l="0" t="0" r="3175" b="0"/>
                  <wp:docPr id="102631516" name="Picture 1026315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763" cy="1018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782AB0FB" w14:textId="77777777" w:rsidR="001E01CB" w:rsidRPr="00117BF5" w:rsidRDefault="001E01CB" w:rsidP="00331079">
            <w:pPr>
              <w:pStyle w:val="activity-numbered--table"/>
            </w:pPr>
          </w:p>
        </w:tc>
        <w:tc>
          <w:tcPr>
            <w:tcW w:w="3629" w:type="dxa"/>
            <w:vMerge w:val="restart"/>
            <w:tcMar>
              <w:left w:w="113" w:type="dxa"/>
            </w:tcMar>
          </w:tcPr>
          <w:p w14:paraId="3E6406A7" w14:textId="77777777" w:rsidR="001E01CB" w:rsidRPr="001E01CB" w:rsidRDefault="001E01CB" w:rsidP="001E01CB">
            <w:pPr>
              <w:pStyle w:val="activity-numbered--table"/>
              <w:rPr>
                <w:u w:val="single"/>
              </w:rPr>
            </w:pPr>
            <w:r w:rsidRPr="001E01CB">
              <w:t>1</w:t>
            </w:r>
            <w:r w:rsidRPr="001E01CB">
              <w:tab/>
              <w:t>What is it?</w:t>
            </w:r>
          </w:p>
          <w:p w14:paraId="1E5FFBC7" w14:textId="77777777" w:rsidR="001E01CB" w:rsidRPr="001E01CB" w:rsidRDefault="001E01CB" w:rsidP="001E01CB">
            <w:pPr>
              <w:pStyle w:val="activity-numbered--table"/>
              <w:rPr>
                <w:u w:val="single"/>
              </w:rPr>
            </w:pPr>
            <w:r w:rsidRPr="001E01CB">
              <w:t>2</w:t>
            </w:r>
            <w:r w:rsidRPr="001E01CB">
              <w:tab/>
              <w:t>Can you …?</w:t>
            </w:r>
          </w:p>
          <w:p w14:paraId="634AC33A" w14:textId="77777777" w:rsidR="001E01CB" w:rsidRPr="001E01CB" w:rsidRDefault="001E01CB" w:rsidP="001E01CB">
            <w:pPr>
              <w:pStyle w:val="activity-numbered--table"/>
              <w:rPr>
                <w:u w:val="single"/>
              </w:rPr>
            </w:pPr>
            <w:r w:rsidRPr="001E01CB">
              <w:t>3</w:t>
            </w:r>
            <w:r w:rsidRPr="001E01CB">
              <w:tab/>
              <w:t>Is it a …?</w:t>
            </w:r>
          </w:p>
          <w:p w14:paraId="16C91705" w14:textId="46308247" w:rsidR="001E01CB" w:rsidRPr="001F1EEA" w:rsidRDefault="001E01CB" w:rsidP="001E01CB">
            <w:pPr>
              <w:pStyle w:val="activity-numbered--table"/>
              <w:rPr>
                <w:u w:val="single" w:color="000000"/>
              </w:rPr>
            </w:pPr>
            <w:r w:rsidRPr="001E01CB">
              <w:t>4</w:t>
            </w:r>
            <w:r w:rsidRPr="001E01CB">
              <w:tab/>
              <w:t>There are some …</w:t>
            </w:r>
          </w:p>
        </w:tc>
      </w:tr>
      <w:tr w:rsidR="001E01CB" w:rsidRPr="00685431" w14:paraId="21D6C0D6" w14:textId="77777777" w:rsidTr="001E01CB">
        <w:trPr>
          <w:cantSplit/>
          <w:trHeight w:val="397"/>
        </w:trPr>
        <w:tc>
          <w:tcPr>
            <w:tcW w:w="2778" w:type="dxa"/>
            <w:vAlign w:val="center"/>
          </w:tcPr>
          <w:p w14:paraId="73DEE2E7" w14:textId="77777777" w:rsidR="001E01CB" w:rsidRPr="00685431" w:rsidRDefault="001E01CB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2778" w:type="dxa"/>
            <w:vAlign w:val="center"/>
          </w:tcPr>
          <w:p w14:paraId="48B3AE01" w14:textId="77777777" w:rsidR="001E01CB" w:rsidRPr="00685431" w:rsidRDefault="001E01CB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70" w:type="dxa"/>
          </w:tcPr>
          <w:p w14:paraId="30274065" w14:textId="77777777" w:rsidR="001E01CB" w:rsidRDefault="001E01CB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6CDE28F9" w14:textId="77777777" w:rsidR="001E01CB" w:rsidRDefault="001E01CB" w:rsidP="00331079">
            <w:pPr>
              <w:pStyle w:val="activity-numbered--centered"/>
            </w:pPr>
          </w:p>
        </w:tc>
      </w:tr>
      <w:tr w:rsidR="001E01CB" w14:paraId="3BD94074" w14:textId="77777777" w:rsidTr="00331079">
        <w:trPr>
          <w:cantSplit/>
          <w:trHeight w:val="1757"/>
        </w:trPr>
        <w:tc>
          <w:tcPr>
            <w:tcW w:w="2778" w:type="dxa"/>
            <w:vAlign w:val="center"/>
          </w:tcPr>
          <w:p w14:paraId="46B08644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BD01AFA" wp14:editId="1AA93FCC">
                  <wp:extent cx="905129" cy="1025813"/>
                  <wp:effectExtent l="0" t="0" r="0" b="3175"/>
                  <wp:docPr id="102631517" name="Picture 102631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891" cy="1028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D1BC534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4AEEE7" wp14:editId="6D8ED91D">
                  <wp:extent cx="1568613" cy="1014984"/>
                  <wp:effectExtent l="0" t="0" r="0" b="1270"/>
                  <wp:docPr id="102631518" name="Picture 102631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753" cy="1023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D694850" w14:textId="77777777" w:rsidR="001E01CB" w:rsidRDefault="001E01CB" w:rsidP="00331079">
            <w:pPr>
              <w:rPr>
                <w:noProof/>
              </w:rPr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3B07F89C" w14:textId="77777777" w:rsidR="001E01CB" w:rsidRDefault="001E01CB" w:rsidP="00331079">
            <w:pPr>
              <w:rPr>
                <w:noProof/>
              </w:rPr>
            </w:pPr>
          </w:p>
        </w:tc>
      </w:tr>
      <w:tr w:rsidR="001E01CB" w14:paraId="0DEA8FD5" w14:textId="77777777" w:rsidTr="001E01CB">
        <w:trPr>
          <w:cantSplit/>
          <w:trHeight w:val="454"/>
        </w:trPr>
        <w:tc>
          <w:tcPr>
            <w:tcW w:w="2778" w:type="dxa"/>
            <w:vAlign w:val="center"/>
          </w:tcPr>
          <w:p w14:paraId="188A7C6F" w14:textId="622088A8" w:rsidR="001E01CB" w:rsidRDefault="001E01CB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2778" w:type="dxa"/>
            <w:vAlign w:val="center"/>
          </w:tcPr>
          <w:p w14:paraId="13D45D15" w14:textId="24AFD45E" w:rsidR="001E01CB" w:rsidRDefault="001E01CB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70" w:type="dxa"/>
          </w:tcPr>
          <w:p w14:paraId="5503AF4B" w14:textId="77777777" w:rsidR="001E01CB" w:rsidRDefault="001E01CB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0968A0B9" w14:textId="77777777" w:rsidR="001E01CB" w:rsidRDefault="001E01CB" w:rsidP="00331079">
            <w:pPr>
              <w:pStyle w:val="activity-numbered--centered"/>
            </w:pPr>
          </w:p>
        </w:tc>
      </w:tr>
    </w:tbl>
    <w:p w14:paraId="53459C6C" w14:textId="77777777" w:rsidR="00FD0FA2" w:rsidRPr="00683C0B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150D8802" w14:textId="25ED0E79" w:rsidR="00B40B86" w:rsidRPr="000F6548" w:rsidRDefault="00FD0FA2" w:rsidP="00097EF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3975C5FF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C32F57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9105A" id="Text Box 6" o:spid="_x0000_s1036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MPnzgMzAgAAWA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392CBE66" w14:textId="3975C5FF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C32F57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0B86" w:rsidRPr="000F6548" w:rsidSect="00224951">
      <w:headerReference w:type="default" r:id="rId51"/>
      <w:footerReference w:type="default" r:id="rId52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2D2278" w14:textId="77777777" w:rsidR="00CE7929" w:rsidRDefault="00CE7929" w:rsidP="00B7780C">
      <w:r>
        <w:separator/>
      </w:r>
    </w:p>
  </w:endnote>
  <w:endnote w:type="continuationSeparator" w:id="0">
    <w:p w14:paraId="0601FE6A" w14:textId="77777777" w:rsidR="00CE7929" w:rsidRDefault="00CE7929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altName w:val="Calibri"/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3ED86480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C61E2E">
      <w:rPr>
        <w:rStyle w:val="PageNumber"/>
      </w:rPr>
      <w:t>Beehive</w:t>
    </w:r>
    <w:r>
      <w:rPr>
        <w:rStyle w:val="PageNumber"/>
      </w:rPr>
      <w:t xml:space="preserve"> 1</w:t>
    </w:r>
    <w:r w:rsidRPr="00DA2675">
      <w:rPr>
        <w:rStyle w:val="PageNumber"/>
      </w:rPr>
      <w:t xml:space="preserve"> • </w:t>
    </w:r>
    <w:r w:rsidR="00CE0926">
      <w:rPr>
        <w:rStyle w:val="PageNumber"/>
      </w:rPr>
      <w:t>Progress</w:t>
    </w:r>
    <w:r w:rsidR="000538B0">
      <w:rPr>
        <w:rStyle w:val="PageNumber"/>
      </w:rPr>
      <w:t xml:space="preserve"> </w:t>
    </w:r>
    <w:r>
      <w:rPr>
        <w:rStyle w:val="PageNumber"/>
      </w:rPr>
      <w:t>1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009D3B" w14:textId="77777777" w:rsidR="00CE7929" w:rsidRDefault="00CE7929" w:rsidP="00B7780C">
      <w:r>
        <w:separator/>
      </w:r>
    </w:p>
  </w:footnote>
  <w:footnote w:type="continuationSeparator" w:id="0">
    <w:p w14:paraId="007D0042" w14:textId="77777777" w:rsidR="00CE7929" w:rsidRDefault="00CE7929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5BD7FA5F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800" cy="7112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800" cy="71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38B0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97EFC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51CB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01CB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64A5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5801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20C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07F1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5E5A"/>
    <w:rsid w:val="0048725C"/>
    <w:rsid w:val="00487408"/>
    <w:rsid w:val="00490051"/>
    <w:rsid w:val="0049123C"/>
    <w:rsid w:val="004928B9"/>
    <w:rsid w:val="00493051"/>
    <w:rsid w:val="004930AF"/>
    <w:rsid w:val="004944D8"/>
    <w:rsid w:val="004976BC"/>
    <w:rsid w:val="00497767"/>
    <w:rsid w:val="00497996"/>
    <w:rsid w:val="004A223A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53CC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76B07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18F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D57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5A3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5B80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B62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29E8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545BE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29EF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1C8E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624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26335"/>
    <w:rsid w:val="00C3170F"/>
    <w:rsid w:val="00C32F57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E2E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926"/>
    <w:rsid w:val="00CE0A3C"/>
    <w:rsid w:val="00CE4057"/>
    <w:rsid w:val="00CE7929"/>
    <w:rsid w:val="00CF0131"/>
    <w:rsid w:val="00CF1652"/>
    <w:rsid w:val="00CF263C"/>
    <w:rsid w:val="00CF26AA"/>
    <w:rsid w:val="00CF37A9"/>
    <w:rsid w:val="00CF5CC5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18AA"/>
    <w:rsid w:val="00D22B0C"/>
    <w:rsid w:val="00D24769"/>
    <w:rsid w:val="00D24E30"/>
    <w:rsid w:val="00D32940"/>
    <w:rsid w:val="00D339A0"/>
    <w:rsid w:val="00D34ABE"/>
    <w:rsid w:val="00D369D9"/>
    <w:rsid w:val="00D403D5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6DDE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24F6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C5F"/>
    <w:rsid w:val="00F90D59"/>
    <w:rsid w:val="00F912D2"/>
    <w:rsid w:val="00F92ACE"/>
    <w:rsid w:val="00F958CC"/>
    <w:rsid w:val="00F95C23"/>
    <w:rsid w:val="00F97F59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501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835B80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3179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8.jpeg"/><Relationship Id="rId21" Type="http://schemas.openxmlformats.org/officeDocument/2006/relationships/image" Target="media/image11.jpeg"/><Relationship Id="rId34" Type="http://schemas.openxmlformats.org/officeDocument/2006/relationships/image" Target="media/image24.jpg"/><Relationship Id="rId42" Type="http://schemas.openxmlformats.org/officeDocument/2006/relationships/image" Target="media/image290.jpg"/><Relationship Id="rId47" Type="http://schemas.openxmlformats.org/officeDocument/2006/relationships/image" Target="media/image34.jpeg"/><Relationship Id="rId50" Type="http://schemas.openxmlformats.org/officeDocument/2006/relationships/image" Target="media/image36.jpe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1" Type="http://schemas.openxmlformats.org/officeDocument/2006/relationships/image" Target="media/image1.jpeg"/><Relationship Id="rId24" Type="http://schemas.openxmlformats.org/officeDocument/2006/relationships/image" Target="media/image14.jpg"/><Relationship Id="rId32" Type="http://schemas.openxmlformats.org/officeDocument/2006/relationships/image" Target="media/image22.jpg"/><Relationship Id="rId37" Type="http://schemas.openxmlformats.org/officeDocument/2006/relationships/image" Target="media/image26.jpg"/><Relationship Id="rId40" Type="http://schemas.openxmlformats.org/officeDocument/2006/relationships/image" Target="media/image130.emf"/><Relationship Id="rId45" Type="http://schemas.openxmlformats.org/officeDocument/2006/relationships/image" Target="media/image32.jpeg"/><Relationship Id="rId53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31" Type="http://schemas.openxmlformats.org/officeDocument/2006/relationships/image" Target="media/image21.jpg"/><Relationship Id="rId44" Type="http://schemas.openxmlformats.org/officeDocument/2006/relationships/image" Target="media/image31.jpg"/><Relationship Id="rId52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g"/><Relationship Id="rId35" Type="http://schemas.openxmlformats.org/officeDocument/2006/relationships/image" Target="media/image240.jpg"/><Relationship Id="rId43" Type="http://schemas.openxmlformats.org/officeDocument/2006/relationships/image" Target="media/image30.jpeg"/><Relationship Id="rId48" Type="http://schemas.openxmlformats.org/officeDocument/2006/relationships/image" Target="media/image35.emf"/><Relationship Id="rId8" Type="http://schemas.openxmlformats.org/officeDocument/2006/relationships/webSettings" Target="webSettings.xml"/><Relationship Id="rId51" Type="http://schemas.openxmlformats.org/officeDocument/2006/relationships/header" Target="header1.xml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image" Target="media/image27.jpg"/><Relationship Id="rId46" Type="http://schemas.openxmlformats.org/officeDocument/2006/relationships/image" Target="media/image33.jpg"/><Relationship Id="rId20" Type="http://schemas.openxmlformats.org/officeDocument/2006/relationships/image" Target="media/image10.jpeg"/><Relationship Id="rId41" Type="http://schemas.openxmlformats.org/officeDocument/2006/relationships/image" Target="media/image29.jp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g"/><Relationship Id="rId23" Type="http://schemas.openxmlformats.org/officeDocument/2006/relationships/image" Target="media/image13.emf"/><Relationship Id="rId28" Type="http://schemas.openxmlformats.org/officeDocument/2006/relationships/image" Target="media/image18.jpeg"/><Relationship Id="rId36" Type="http://schemas.openxmlformats.org/officeDocument/2006/relationships/image" Target="media/image25.jpeg"/><Relationship Id="rId49" Type="http://schemas.openxmlformats.org/officeDocument/2006/relationships/image" Target="media/image350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53FF1BB-41AE-7F46-8838-59BE6F423A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38</TotalTime>
  <Pages>4</Pages>
  <Words>273</Words>
  <Characters>1560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28</cp:revision>
  <cp:lastPrinted>2022-06-03T08:55:00Z</cp:lastPrinted>
  <dcterms:created xsi:type="dcterms:W3CDTF">2022-05-11T10:51:00Z</dcterms:created>
  <dcterms:modified xsi:type="dcterms:W3CDTF">2022-07-08T12:23:00Z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